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0D3E4" w14:textId="1A9B961A" w:rsidR="00746575" w:rsidRDefault="00746575" w:rsidP="00746575">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E72241">
        <w:rPr>
          <w:b/>
          <w:i/>
          <w:noProof/>
          <w:sz w:val="28"/>
          <w:lang w:eastAsia="zh-CN"/>
        </w:rPr>
        <w:t>13040</w:t>
      </w:r>
    </w:p>
    <w:p w14:paraId="271DB03D" w14:textId="77777777" w:rsidR="00746575" w:rsidRDefault="00746575" w:rsidP="00746575">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1EFB1C75" w14:textId="6CF1BC3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6CC3">
        <w:rPr>
          <w:rFonts w:ascii="Arial" w:eastAsia="MS Mincho" w:hAnsi="Arial" w:cs="Arial"/>
          <w:b/>
          <w:color w:val="000000"/>
          <w:sz w:val="22"/>
          <w:lang w:val="pt-BR" w:eastAsia="ja-JP"/>
        </w:rPr>
        <w:t>11.9.3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86A24BF"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40514">
        <w:rPr>
          <w:rFonts w:ascii="Arial" w:eastAsia="MS Mincho" w:hAnsi="Arial" w:cs="Arial"/>
          <w:bCs/>
          <w:color w:val="000000"/>
          <w:sz w:val="22"/>
        </w:rPr>
        <w:t xml:space="preserve">Discussion on </w:t>
      </w:r>
      <w:r w:rsidR="00746575">
        <w:rPr>
          <w:rFonts w:ascii="Arial" w:eastAsia="MS Mincho" w:hAnsi="Arial" w:cs="Arial"/>
          <w:bCs/>
          <w:color w:val="000000"/>
          <w:sz w:val="22"/>
        </w:rPr>
        <w:t>FR1-FR1 NR-DC requirement</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900436" w14:textId="391D36F9" w:rsidR="0096767E" w:rsidRDefault="005D5E75" w:rsidP="007C3EB8">
      <w:pPr>
        <w:spacing w:before="120" w:after="0"/>
        <w:jc w:val="both"/>
        <w:rPr>
          <w:lang w:val="en-US" w:eastAsia="zh-CN"/>
        </w:rPr>
      </w:pPr>
      <w:r w:rsidRPr="003E7488">
        <w:rPr>
          <w:lang w:val="en-US"/>
        </w:rPr>
        <w:t>In the RAN#</w:t>
      </w:r>
      <w:r w:rsidR="000C1BF3">
        <w:rPr>
          <w:lang w:val="en-US"/>
        </w:rPr>
        <w:t>96</w:t>
      </w:r>
      <w:r w:rsidRPr="003E7488">
        <w:rPr>
          <w:lang w:val="en-US"/>
        </w:rPr>
        <w:t xml:space="preserve"> meeting, </w:t>
      </w:r>
      <w:r w:rsidR="00477643">
        <w:rPr>
          <w:rFonts w:hint="eastAsia"/>
          <w:lang w:val="en-US" w:eastAsia="zh-CN"/>
        </w:rPr>
        <w:t>the</w:t>
      </w:r>
      <w:r w:rsidR="00477643">
        <w:rPr>
          <w:lang w:val="en-US"/>
        </w:rPr>
        <w:t xml:space="preserve"> </w:t>
      </w:r>
      <w:r w:rsidR="000C1BF3">
        <w:rPr>
          <w:lang w:val="en-US"/>
        </w:rPr>
        <w:t xml:space="preserve">revised </w:t>
      </w:r>
      <w:r w:rsidR="000C1BF3">
        <w:rPr>
          <w:lang w:val="en-US" w:eastAsia="zh-CN"/>
        </w:rPr>
        <w:t>WID</w:t>
      </w:r>
      <w:r w:rsidR="00477643">
        <w:rPr>
          <w:lang w:val="en-US"/>
        </w:rPr>
        <w:t xml:space="preserve"> </w:t>
      </w:r>
      <w:r w:rsidR="000C1BF3">
        <w:rPr>
          <w:lang w:val="en-US"/>
        </w:rPr>
        <w:t xml:space="preserve">[1] </w:t>
      </w:r>
      <w:r w:rsidR="00477643">
        <w:rPr>
          <w:rFonts w:hint="eastAsia"/>
          <w:lang w:val="en-US" w:eastAsia="zh-CN"/>
        </w:rPr>
        <w:t>on</w:t>
      </w:r>
      <w:r w:rsidR="00477643">
        <w:rPr>
          <w:lang w:val="en-US"/>
        </w:rPr>
        <w:t xml:space="preserve"> </w:t>
      </w:r>
      <w:r w:rsidR="000C1BF3">
        <w:rPr>
          <w:lang w:val="en-US"/>
        </w:rPr>
        <w:t>e</w:t>
      </w:r>
      <w:r w:rsidR="000C1BF3" w:rsidRPr="000C1BF3">
        <w:rPr>
          <w:lang w:val="en-US"/>
        </w:rPr>
        <w:t>ven Further RRM enhancement for NR and MR-DC</w:t>
      </w:r>
      <w:r w:rsidR="000C1BF3">
        <w:rPr>
          <w:lang w:val="en-US"/>
        </w:rPr>
        <w:t xml:space="preserve"> </w:t>
      </w:r>
      <w:r w:rsidR="00477643">
        <w:rPr>
          <w:rFonts w:hint="eastAsia"/>
          <w:lang w:val="en-US" w:eastAsia="zh-CN"/>
        </w:rPr>
        <w:t>was</w:t>
      </w:r>
      <w:r w:rsidR="00477643">
        <w:rPr>
          <w:lang w:val="en-US" w:eastAsia="zh-CN"/>
        </w:rPr>
        <w:t xml:space="preserve"> discussed. </w:t>
      </w:r>
      <w:r w:rsidR="00A91ECA">
        <w:rPr>
          <w:lang w:val="en-US" w:eastAsia="zh-CN"/>
        </w:rPr>
        <w:t xml:space="preserve">The </w:t>
      </w:r>
      <w:r w:rsidR="00A91ECA" w:rsidRPr="00A91ECA">
        <w:rPr>
          <w:lang w:val="en-US" w:eastAsia="zh-CN"/>
        </w:rPr>
        <w:t xml:space="preserve">objectives </w:t>
      </w:r>
      <w:r w:rsidR="00A91ECA">
        <w:rPr>
          <w:lang w:val="en-US" w:eastAsia="zh-CN"/>
        </w:rPr>
        <w:t xml:space="preserve">related to FR1-FR1 NR-DC </w:t>
      </w:r>
      <w:r w:rsidR="00A91ECA" w:rsidRPr="00A91ECA">
        <w:rPr>
          <w:lang w:val="en-US" w:eastAsia="zh-CN"/>
        </w:rPr>
        <w:t xml:space="preserve">are </w:t>
      </w:r>
      <w:r w:rsidR="00A91ECA">
        <w:rPr>
          <w:lang w:val="en-US" w:eastAsia="zh-CN"/>
        </w:rPr>
        <w:t>captured as follows</w:t>
      </w:r>
      <w:r w:rsidR="00A91ECA" w:rsidRPr="00A91ECA">
        <w:rPr>
          <w:lang w:val="en-US" w:eastAsia="zh-CN"/>
        </w:rPr>
        <w:t>:</w:t>
      </w:r>
    </w:p>
    <w:p w14:paraId="060C3682" w14:textId="77777777" w:rsidR="00477643" w:rsidRPr="0096767E" w:rsidRDefault="00477643"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6D6D077C" w14:textId="77777777" w:rsidR="00A91ECA" w:rsidRPr="00A91ECA" w:rsidRDefault="00A91ECA" w:rsidP="00A91ECA">
            <w:pPr>
              <w:pStyle w:val="af5"/>
              <w:numPr>
                <w:ilvl w:val="0"/>
                <w:numId w:val="31"/>
              </w:numPr>
              <w:overflowPunct w:val="0"/>
              <w:autoSpaceDE w:val="0"/>
              <w:autoSpaceDN w:val="0"/>
              <w:adjustRightInd w:val="0"/>
              <w:spacing w:after="120"/>
              <w:contextualSpacing w:val="0"/>
              <w:jc w:val="both"/>
              <w:textAlignment w:val="baseline"/>
              <w:rPr>
                <w:sz w:val="20"/>
                <w:lang w:eastAsia="zh-TW"/>
              </w:rPr>
            </w:pPr>
            <w:r w:rsidRPr="00A91ECA">
              <w:rPr>
                <w:sz w:val="20"/>
                <w:lang w:eastAsia="zh-TW"/>
              </w:rPr>
              <w:t xml:space="preserve">Define RRM requirements for FR1-FR1 NR-DC scenarios [RAN4] </w:t>
            </w:r>
          </w:p>
          <w:p w14:paraId="0AC51730" w14:textId="77777777" w:rsidR="00A91ECA" w:rsidRPr="00A91ECA" w:rsidRDefault="00A91ECA" w:rsidP="00A91ECA">
            <w:pPr>
              <w:pStyle w:val="af5"/>
              <w:numPr>
                <w:ilvl w:val="1"/>
                <w:numId w:val="31"/>
              </w:numPr>
              <w:overflowPunct w:val="0"/>
              <w:autoSpaceDE w:val="0"/>
              <w:autoSpaceDN w:val="0"/>
              <w:adjustRightInd w:val="0"/>
              <w:spacing w:after="120"/>
              <w:contextualSpacing w:val="0"/>
              <w:jc w:val="both"/>
              <w:textAlignment w:val="baseline"/>
              <w:rPr>
                <w:rFonts w:eastAsia="Batang"/>
                <w:sz w:val="20"/>
              </w:rPr>
            </w:pPr>
            <w:r w:rsidRPr="00A91ECA">
              <w:rPr>
                <w:rFonts w:eastAsia="Batang"/>
                <w:sz w:val="20"/>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461738B8" w14:textId="77777777" w:rsidR="00A91ECA" w:rsidRPr="00A91ECA" w:rsidRDefault="00A91ECA" w:rsidP="00A91ECA">
            <w:pPr>
              <w:pStyle w:val="af5"/>
              <w:numPr>
                <w:ilvl w:val="1"/>
                <w:numId w:val="31"/>
              </w:numPr>
              <w:overflowPunct w:val="0"/>
              <w:autoSpaceDE w:val="0"/>
              <w:autoSpaceDN w:val="0"/>
              <w:adjustRightInd w:val="0"/>
              <w:spacing w:after="120"/>
              <w:contextualSpacing w:val="0"/>
              <w:jc w:val="both"/>
              <w:textAlignment w:val="baseline"/>
              <w:rPr>
                <w:rFonts w:eastAsia="Batang"/>
                <w:sz w:val="20"/>
              </w:rPr>
            </w:pPr>
            <w:r w:rsidRPr="00A91ECA">
              <w:rPr>
                <w:rFonts w:eastAsia="Batang"/>
                <w:sz w:val="20"/>
              </w:rPr>
              <w:t>For R16 and R17 features, RRM requirements for FR1-FR1 NR-DC including HO with PSCell, SCG activation/deactivation and CPA</w:t>
            </w:r>
            <w:r w:rsidRPr="00A91ECA">
              <w:rPr>
                <w:rFonts w:eastAsia="Batang" w:hint="eastAsia"/>
                <w:sz w:val="20"/>
                <w:lang w:eastAsia="zh-CN"/>
              </w:rPr>
              <w:t>C</w:t>
            </w:r>
            <w:r w:rsidRPr="00A91ECA">
              <w:rPr>
                <w:rFonts w:eastAsia="Batang"/>
                <w:sz w:val="20"/>
                <w:lang w:eastAsia="zh-CN"/>
              </w:rPr>
              <w:t>.</w:t>
            </w:r>
          </w:p>
          <w:p w14:paraId="2D984250" w14:textId="2F071AAC" w:rsidR="00102BE1" w:rsidRPr="00A91ECA" w:rsidRDefault="00A91ECA" w:rsidP="00A91ECA">
            <w:pPr>
              <w:pStyle w:val="af5"/>
              <w:numPr>
                <w:ilvl w:val="2"/>
                <w:numId w:val="31"/>
              </w:numPr>
              <w:overflowPunct w:val="0"/>
              <w:autoSpaceDE w:val="0"/>
              <w:autoSpaceDN w:val="0"/>
              <w:adjustRightInd w:val="0"/>
              <w:spacing w:after="120"/>
              <w:contextualSpacing w:val="0"/>
              <w:jc w:val="both"/>
              <w:textAlignment w:val="baseline"/>
              <w:rPr>
                <w:rFonts w:eastAsia="Batang"/>
              </w:rPr>
            </w:pPr>
            <w:r w:rsidRPr="00A91ECA">
              <w:rPr>
                <w:rFonts w:eastAsia="Batang"/>
                <w:sz w:val="20"/>
              </w:rPr>
              <w:t xml:space="preserve"> Note: no other R16/17 features are considered</w:t>
            </w:r>
          </w:p>
        </w:tc>
      </w:tr>
    </w:tbl>
    <w:p w14:paraId="69DBF122" w14:textId="77777777" w:rsidR="00C827DA" w:rsidRPr="00D61D5D" w:rsidRDefault="00C827DA" w:rsidP="007C3EB8">
      <w:pPr>
        <w:spacing w:before="120" w:after="0"/>
        <w:jc w:val="both"/>
        <w:rPr>
          <w:lang w:eastAsia="zh-CN"/>
        </w:rPr>
      </w:pPr>
    </w:p>
    <w:p w14:paraId="278A112C" w14:textId="34462B09"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BA37FC" w:rsidRPr="003E7488">
        <w:rPr>
          <w:lang w:val="en-US"/>
        </w:rPr>
        <w:t>provide</w:t>
      </w:r>
      <w:r w:rsidRPr="003E7488">
        <w:rPr>
          <w:lang w:val="en-US"/>
        </w:rPr>
        <w:t xml:space="preserve"> our views on</w:t>
      </w:r>
      <w:r w:rsidR="00102BE1">
        <w:rPr>
          <w:lang w:val="en-US"/>
        </w:rPr>
        <w:t xml:space="preserve"> </w:t>
      </w:r>
      <w:r w:rsidR="00B07F5F">
        <w:rPr>
          <w:lang w:val="en-US"/>
        </w:rPr>
        <w:t xml:space="preserve">RRM requirements for </w:t>
      </w:r>
      <w:r w:rsidR="00A91ECA">
        <w:rPr>
          <w:lang w:val="en-US"/>
        </w:rPr>
        <w:t>FR1-FR1 NR-DC scenarios</w:t>
      </w:r>
      <w:r w:rsidR="007C3EB8" w:rsidRPr="003E7488">
        <w:rPr>
          <w:rFonts w:hint="eastAsia"/>
          <w:lang w:val="en-US" w:eastAsia="zh-CN"/>
        </w:rPr>
        <w:t>.</w:t>
      </w:r>
    </w:p>
    <w:p w14:paraId="01D19069" w14:textId="6E94573D" w:rsidR="00102BE1" w:rsidRDefault="00496301" w:rsidP="00102BE1">
      <w:pPr>
        <w:pStyle w:val="1"/>
        <w:numPr>
          <w:ilvl w:val="0"/>
          <w:numId w:val="1"/>
        </w:numPr>
        <w:spacing w:before="360" w:after="0"/>
        <w:ind w:left="357" w:hanging="357"/>
      </w:pPr>
      <w:r>
        <w:t>Discussion</w:t>
      </w:r>
    </w:p>
    <w:p w14:paraId="4DDE5EFF" w14:textId="77777777" w:rsidR="00B63D1F" w:rsidRDefault="00B63D1F" w:rsidP="00BF1A4A">
      <w:pPr>
        <w:rPr>
          <w:lang w:eastAsia="zh-CN"/>
        </w:rPr>
      </w:pPr>
    </w:p>
    <w:p w14:paraId="5CDE8E7B" w14:textId="3D738DFB" w:rsidR="00A91ECA" w:rsidRDefault="00A91ECA" w:rsidP="00E84F98">
      <w:pPr>
        <w:jc w:val="both"/>
        <w:rPr>
          <w:lang w:eastAsia="zh-CN"/>
        </w:rPr>
      </w:pPr>
      <w:r>
        <w:rPr>
          <w:rFonts w:hint="eastAsia"/>
          <w:lang w:eastAsia="zh-CN"/>
        </w:rPr>
        <w:t>I</w:t>
      </w:r>
      <w:r>
        <w:rPr>
          <w:lang w:eastAsia="zh-CN"/>
        </w:rPr>
        <w:t>n th</w:t>
      </w:r>
      <w:r w:rsidR="00DA1271">
        <w:rPr>
          <w:lang w:eastAsia="zh-CN"/>
        </w:rPr>
        <w:t xml:space="preserve">e </w:t>
      </w:r>
      <w:r w:rsidR="00B32BF6">
        <w:rPr>
          <w:lang w:eastAsia="zh-CN"/>
        </w:rPr>
        <w:t>current</w:t>
      </w:r>
      <w:r w:rsidR="00DA1271">
        <w:rPr>
          <w:lang w:eastAsia="zh-CN"/>
        </w:rPr>
        <w:t xml:space="preserve"> spec, NR-DC only includes the scenarios where all serving cells in MCG </w:t>
      </w:r>
      <w:r w:rsidR="008E32C6">
        <w:rPr>
          <w:lang w:eastAsia="zh-CN"/>
        </w:rPr>
        <w:t xml:space="preserve">are </w:t>
      </w:r>
      <w:r w:rsidR="00DA1271">
        <w:rPr>
          <w:lang w:eastAsia="zh-CN"/>
        </w:rPr>
        <w:t xml:space="preserve">in FR1 and all serving cells in SCG </w:t>
      </w:r>
      <w:r w:rsidR="008E32C6">
        <w:rPr>
          <w:lang w:eastAsia="zh-CN"/>
        </w:rPr>
        <w:t xml:space="preserve">are </w:t>
      </w:r>
      <w:r w:rsidR="00DA1271">
        <w:rPr>
          <w:lang w:eastAsia="zh-CN"/>
        </w:rPr>
        <w:t xml:space="preserve">in FR2. Therefore, </w:t>
      </w:r>
      <w:r w:rsidR="00B07F5F">
        <w:rPr>
          <w:lang w:eastAsia="zh-CN"/>
        </w:rPr>
        <w:t xml:space="preserve">if the new scenario </w:t>
      </w:r>
      <w:r w:rsidR="00B07F5F">
        <w:rPr>
          <w:rFonts w:hint="eastAsia"/>
          <w:lang w:eastAsia="zh-CN"/>
        </w:rPr>
        <w:t>（</w:t>
      </w:r>
      <w:r w:rsidR="00B07F5F">
        <w:rPr>
          <w:rFonts w:hint="eastAsia"/>
          <w:lang w:eastAsia="zh-CN"/>
        </w:rPr>
        <w:t>i.e.,</w:t>
      </w:r>
      <w:r w:rsidR="00B07F5F">
        <w:rPr>
          <w:lang w:eastAsia="zh-CN"/>
        </w:rPr>
        <w:t xml:space="preserve"> FR1-FR1 NR-DC</w:t>
      </w:r>
      <w:r w:rsidR="00B07F5F">
        <w:rPr>
          <w:rFonts w:hint="eastAsia"/>
          <w:lang w:eastAsia="zh-CN"/>
        </w:rPr>
        <w:t>）</w:t>
      </w:r>
      <w:r w:rsidR="00B07F5F">
        <w:rPr>
          <w:rFonts w:hint="eastAsia"/>
          <w:lang w:eastAsia="zh-CN"/>
        </w:rPr>
        <w:t>i</w:t>
      </w:r>
      <w:r w:rsidR="00B07F5F">
        <w:rPr>
          <w:lang w:eastAsia="zh-CN"/>
        </w:rPr>
        <w:t>s considered</w:t>
      </w:r>
      <w:r w:rsidR="00B07F5F">
        <w:rPr>
          <w:rFonts w:hint="eastAsia"/>
          <w:lang w:eastAsia="zh-CN"/>
        </w:rPr>
        <w:t>,</w:t>
      </w:r>
      <w:r w:rsidR="00B07F5F">
        <w:rPr>
          <w:lang w:eastAsia="zh-CN"/>
        </w:rPr>
        <w:t xml:space="preserve"> </w:t>
      </w:r>
      <w:r w:rsidR="00DA1271">
        <w:rPr>
          <w:lang w:eastAsia="zh-CN"/>
        </w:rPr>
        <w:t xml:space="preserve">all </w:t>
      </w:r>
      <w:r w:rsidR="00B07F5F">
        <w:rPr>
          <w:lang w:eastAsia="zh-CN"/>
        </w:rPr>
        <w:t xml:space="preserve">RRM </w:t>
      </w:r>
      <w:r w:rsidR="00DA1271">
        <w:rPr>
          <w:lang w:eastAsia="zh-CN"/>
        </w:rPr>
        <w:t>requirement</w:t>
      </w:r>
      <w:r w:rsidR="00B07F5F">
        <w:rPr>
          <w:lang w:eastAsia="zh-CN"/>
        </w:rPr>
        <w:t>s</w:t>
      </w:r>
      <w:r w:rsidR="00DA1271">
        <w:rPr>
          <w:lang w:eastAsia="zh-CN"/>
        </w:rPr>
        <w:t xml:space="preserve"> </w:t>
      </w:r>
      <w:r w:rsidR="00B07F5F">
        <w:rPr>
          <w:lang w:eastAsia="zh-CN"/>
        </w:rPr>
        <w:t xml:space="preserve">associated with </w:t>
      </w:r>
      <w:r w:rsidR="008E32C6">
        <w:rPr>
          <w:lang w:eastAsia="zh-CN"/>
        </w:rPr>
        <w:t xml:space="preserve">inter-band </w:t>
      </w:r>
      <w:r w:rsidR="00B07F5F">
        <w:rPr>
          <w:lang w:eastAsia="zh-CN"/>
        </w:rPr>
        <w:t>NR-DC need to be defined.</w:t>
      </w:r>
      <w:r w:rsidR="00002507">
        <w:rPr>
          <w:lang w:eastAsia="zh-CN"/>
        </w:rPr>
        <w:t xml:space="preserve"> We </w:t>
      </w:r>
      <w:r w:rsidR="009B32B0">
        <w:rPr>
          <w:lang w:eastAsia="zh-CN"/>
        </w:rPr>
        <w:t>sorted out the</w:t>
      </w:r>
      <w:r w:rsidR="00AE142D">
        <w:rPr>
          <w:lang w:eastAsia="zh-CN"/>
        </w:rPr>
        <w:t xml:space="preserve"> following</w:t>
      </w:r>
      <w:r w:rsidR="009B32B0">
        <w:rPr>
          <w:lang w:eastAsia="zh-CN"/>
        </w:rPr>
        <w:t xml:space="preserve"> requirement</w:t>
      </w:r>
      <w:r w:rsidR="00AE142D">
        <w:rPr>
          <w:lang w:eastAsia="zh-CN"/>
        </w:rPr>
        <w:t>s:</w:t>
      </w:r>
    </w:p>
    <w:p w14:paraId="49964309" w14:textId="1EEBE752" w:rsidR="00225AED" w:rsidRDefault="00B07F5F" w:rsidP="00B63D1F">
      <w:pPr>
        <w:pStyle w:val="2"/>
        <w:rPr>
          <w:lang w:eastAsia="zh-CN"/>
        </w:rPr>
      </w:pPr>
      <w:r w:rsidRPr="00B07F5F">
        <w:rPr>
          <w:lang w:eastAsia="zh-CN"/>
        </w:rPr>
        <w:t>The number of serving carriers</w:t>
      </w:r>
    </w:p>
    <w:p w14:paraId="5B16070F" w14:textId="00EC8DD7" w:rsidR="00BE450A" w:rsidRDefault="00BE450A" w:rsidP="00E84F98">
      <w:pPr>
        <w:jc w:val="both"/>
        <w:rPr>
          <w:lang w:eastAsia="zh-CN"/>
        </w:rPr>
      </w:pPr>
      <w:r>
        <w:rPr>
          <w:lang w:eastAsia="zh-CN"/>
        </w:rPr>
        <w:t xml:space="preserve">Based on the </w:t>
      </w:r>
      <w:r w:rsidR="00A905F6">
        <w:rPr>
          <w:lang w:eastAsia="zh-CN"/>
        </w:rPr>
        <w:t xml:space="preserve">configuration for inter-band NR-DC in 38.101, </w:t>
      </w:r>
      <w:r w:rsidR="00DC0226">
        <w:rPr>
          <w:lang w:eastAsia="zh-CN"/>
        </w:rPr>
        <w:t>the number of serving carriers of PCell and PSCell in FR1 can be both up to 4 carriers</w:t>
      </w:r>
      <w:r w:rsidR="008928D4">
        <w:rPr>
          <w:lang w:eastAsia="zh-CN"/>
        </w:rPr>
        <w:t xml:space="preserve"> as mentioned in the highlighted part in the following table</w:t>
      </w:r>
      <w:r w:rsidR="00DC0226">
        <w:rPr>
          <w:lang w:eastAsia="zh-CN"/>
        </w:rPr>
        <w:t>.</w:t>
      </w:r>
    </w:p>
    <w:tbl>
      <w:tblPr>
        <w:tblStyle w:val="af7"/>
        <w:tblW w:w="0" w:type="auto"/>
        <w:tblLook w:val="04A0" w:firstRow="1" w:lastRow="0" w:firstColumn="1" w:lastColumn="0" w:noHBand="0" w:noVBand="1"/>
      </w:tblPr>
      <w:tblGrid>
        <w:gridCol w:w="9629"/>
      </w:tblGrid>
      <w:tr w:rsidR="00DC0226" w14:paraId="530E451A" w14:textId="77777777" w:rsidTr="00DC0226">
        <w:tc>
          <w:tcPr>
            <w:tcW w:w="9629" w:type="dxa"/>
          </w:tcPr>
          <w:p w14:paraId="3187CAA9" w14:textId="77777777" w:rsidR="00DC0226" w:rsidRDefault="00DC0226" w:rsidP="00DC0226">
            <w:pPr>
              <w:pStyle w:val="TH"/>
            </w:pPr>
            <w:r>
              <w:lastRenderedPageBreak/>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3"/>
              <w:gridCol w:w="2892"/>
            </w:tblGrid>
            <w:tr w:rsidR="00DC0226" w14:paraId="5E4B8A53" w14:textId="77777777" w:rsidTr="00DD6B7C">
              <w:trPr>
                <w:tblHeader/>
                <w:jc w:val="center"/>
              </w:trPr>
              <w:tc>
                <w:tcPr>
                  <w:tcW w:w="2853" w:type="dxa"/>
                  <w:vAlign w:val="center"/>
                </w:tcPr>
                <w:p w14:paraId="41767C47" w14:textId="77777777" w:rsidR="00DC0226" w:rsidRDefault="00DC0226" w:rsidP="00DC0226">
                  <w:pPr>
                    <w:pStyle w:val="TAH"/>
                    <w:keepNext w:val="0"/>
                    <w:rPr>
                      <w:lang w:val="en-US" w:eastAsia="fi-FI"/>
                    </w:rPr>
                  </w:pPr>
                  <w:r>
                    <w:rPr>
                      <w:lang w:val="en-US" w:eastAsia="zh-CN"/>
                    </w:rPr>
                    <w:t xml:space="preserve">NR </w:t>
                  </w:r>
                  <w:r>
                    <w:rPr>
                      <w:rFonts w:hint="eastAsia"/>
                      <w:lang w:val="en-US" w:eastAsia="zh-CN"/>
                    </w:rPr>
                    <w:t>DC</w:t>
                  </w:r>
                </w:p>
                <w:p w14:paraId="798A832F" w14:textId="77777777" w:rsidR="00DC0226" w:rsidRDefault="00DC0226" w:rsidP="00DC0226">
                  <w:pPr>
                    <w:pStyle w:val="TAH"/>
                    <w:keepNext w:val="0"/>
                    <w:rPr>
                      <w:lang w:val="en-US" w:eastAsia="fi-FI"/>
                    </w:rPr>
                  </w:pPr>
                  <w:r>
                    <w:rPr>
                      <w:lang w:val="en-US" w:eastAsia="fi-FI"/>
                    </w:rPr>
                    <w:t>configuration</w:t>
                  </w:r>
                </w:p>
              </w:tc>
              <w:tc>
                <w:tcPr>
                  <w:tcW w:w="2892" w:type="dxa"/>
                  <w:vAlign w:val="center"/>
                </w:tcPr>
                <w:p w14:paraId="51D7A8A5" w14:textId="77777777" w:rsidR="00DC0226" w:rsidRDefault="00DC0226" w:rsidP="00DC0226">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596DA479" w14:textId="77777777" w:rsidR="00DC0226" w:rsidRDefault="00DC0226" w:rsidP="00DC0226">
                  <w:pPr>
                    <w:pStyle w:val="TAH"/>
                    <w:keepNext w:val="0"/>
                    <w:rPr>
                      <w:lang w:eastAsia="fi-FI"/>
                    </w:rPr>
                  </w:pPr>
                  <w:r>
                    <w:rPr>
                      <w:lang w:val="en-US" w:eastAsia="fi-FI"/>
                    </w:rPr>
                    <w:t>configuration</w:t>
                  </w:r>
                </w:p>
              </w:tc>
            </w:tr>
            <w:tr w:rsidR="00DC0226" w14:paraId="5A5F8BC8" w14:textId="77777777" w:rsidTr="00DD6B7C">
              <w:trPr>
                <w:trHeight w:val="207"/>
                <w:jc w:val="center"/>
              </w:trPr>
              <w:tc>
                <w:tcPr>
                  <w:tcW w:w="2853" w:type="dxa"/>
                </w:tcPr>
                <w:p w14:paraId="1306803A" w14:textId="77777777" w:rsidR="00DC0226" w:rsidRDefault="00DC0226" w:rsidP="00DC0226">
                  <w:pPr>
                    <w:pStyle w:val="TAC"/>
                    <w:rPr>
                      <w:lang w:eastAsia="zh-CN"/>
                    </w:rPr>
                  </w:pPr>
                  <w:r>
                    <w:rPr>
                      <w:lang w:eastAsia="zh-CN"/>
                    </w:rPr>
                    <w:t>DC_n1A-n3A</w:t>
                  </w:r>
                </w:p>
              </w:tc>
              <w:tc>
                <w:tcPr>
                  <w:tcW w:w="2892" w:type="dxa"/>
                </w:tcPr>
                <w:p w14:paraId="7B71DE06" w14:textId="77777777" w:rsidR="00DC0226" w:rsidRDefault="00DC0226" w:rsidP="00DC0226">
                  <w:pPr>
                    <w:pStyle w:val="TAC"/>
                    <w:rPr>
                      <w:lang w:eastAsia="zh-CN"/>
                    </w:rPr>
                  </w:pPr>
                  <w:r>
                    <w:rPr>
                      <w:lang w:eastAsia="zh-CN"/>
                    </w:rPr>
                    <w:t>DC_n1A-n3A</w:t>
                  </w:r>
                </w:p>
              </w:tc>
            </w:tr>
            <w:tr w:rsidR="00DC0226" w14:paraId="606171C8" w14:textId="77777777" w:rsidTr="00DD6B7C">
              <w:trPr>
                <w:trHeight w:val="207"/>
                <w:jc w:val="center"/>
              </w:trPr>
              <w:tc>
                <w:tcPr>
                  <w:tcW w:w="2853" w:type="dxa"/>
                </w:tcPr>
                <w:p w14:paraId="1E825E63" w14:textId="77777777" w:rsidR="00DC0226" w:rsidRDefault="00DC0226" w:rsidP="00DC0226">
                  <w:pPr>
                    <w:pStyle w:val="TAC"/>
                    <w:rPr>
                      <w:rFonts w:eastAsia="Yu Mincho"/>
                      <w:lang w:eastAsia="ja-JP"/>
                    </w:rPr>
                  </w:pPr>
                  <w:r>
                    <w:rPr>
                      <w:rFonts w:eastAsia="Yu Mincho"/>
                      <w:lang w:eastAsia="zh-CN"/>
                    </w:rPr>
                    <w:t>DC_n1A-n7A</w:t>
                  </w:r>
                </w:p>
              </w:tc>
              <w:tc>
                <w:tcPr>
                  <w:tcW w:w="2892" w:type="dxa"/>
                </w:tcPr>
                <w:p w14:paraId="0A6BB091" w14:textId="77777777" w:rsidR="00DC0226" w:rsidRDefault="00DC0226" w:rsidP="00DC0226">
                  <w:pPr>
                    <w:pStyle w:val="TAC"/>
                    <w:rPr>
                      <w:rFonts w:eastAsia="Yu Mincho"/>
                      <w:lang w:eastAsia="ja-JP"/>
                    </w:rPr>
                  </w:pPr>
                  <w:r>
                    <w:rPr>
                      <w:rFonts w:eastAsia="Yu Mincho"/>
                      <w:lang w:eastAsia="zh-CN"/>
                    </w:rPr>
                    <w:t>DC_n1A-n7A</w:t>
                  </w:r>
                </w:p>
              </w:tc>
            </w:tr>
            <w:tr w:rsidR="00DC0226" w14:paraId="17E19F7D" w14:textId="77777777" w:rsidTr="00DD6B7C">
              <w:trPr>
                <w:trHeight w:val="207"/>
                <w:jc w:val="center"/>
              </w:trPr>
              <w:tc>
                <w:tcPr>
                  <w:tcW w:w="2853" w:type="dxa"/>
                </w:tcPr>
                <w:p w14:paraId="1556EDF6" w14:textId="77777777" w:rsidR="00DC0226" w:rsidRDefault="00DC0226" w:rsidP="00DC0226">
                  <w:pPr>
                    <w:pStyle w:val="TAC"/>
                    <w:rPr>
                      <w:lang w:eastAsia="zh-CN"/>
                    </w:rPr>
                  </w:pPr>
                  <w:r>
                    <w:rPr>
                      <w:rFonts w:eastAsia="Yu Mincho" w:hint="eastAsia"/>
                      <w:lang w:eastAsia="ja-JP"/>
                    </w:rPr>
                    <w:t>D</w:t>
                  </w:r>
                  <w:r>
                    <w:rPr>
                      <w:rFonts w:eastAsia="Yu Mincho"/>
                      <w:lang w:eastAsia="ja-JP"/>
                    </w:rPr>
                    <w:t>C_n1A-n28A</w:t>
                  </w:r>
                </w:p>
              </w:tc>
              <w:tc>
                <w:tcPr>
                  <w:tcW w:w="2892" w:type="dxa"/>
                </w:tcPr>
                <w:p w14:paraId="42F3A3D9" w14:textId="77777777" w:rsidR="00DC0226" w:rsidRDefault="00DC0226" w:rsidP="00DC0226">
                  <w:pPr>
                    <w:pStyle w:val="TAC"/>
                    <w:rPr>
                      <w:lang w:eastAsia="zh-CN"/>
                    </w:rPr>
                  </w:pPr>
                  <w:r>
                    <w:rPr>
                      <w:rFonts w:eastAsia="Yu Mincho" w:hint="eastAsia"/>
                      <w:lang w:eastAsia="ja-JP"/>
                    </w:rPr>
                    <w:t>D</w:t>
                  </w:r>
                  <w:r>
                    <w:rPr>
                      <w:rFonts w:eastAsia="Yu Mincho"/>
                      <w:lang w:eastAsia="ja-JP"/>
                    </w:rPr>
                    <w:t>C_n1A-n28A</w:t>
                  </w:r>
                </w:p>
              </w:tc>
            </w:tr>
            <w:tr w:rsidR="00DC0226" w14:paraId="27549286" w14:textId="77777777" w:rsidTr="00DD6B7C">
              <w:trPr>
                <w:trHeight w:val="207"/>
                <w:jc w:val="center"/>
              </w:trPr>
              <w:tc>
                <w:tcPr>
                  <w:tcW w:w="2853" w:type="dxa"/>
                </w:tcPr>
                <w:p w14:paraId="45B04837" w14:textId="77777777" w:rsidR="00DC0226" w:rsidRDefault="00DC0226" w:rsidP="00DC0226">
                  <w:pPr>
                    <w:pStyle w:val="TAC"/>
                    <w:rPr>
                      <w:lang w:eastAsia="zh-CN"/>
                    </w:rPr>
                  </w:pPr>
                  <w:r>
                    <w:rPr>
                      <w:rFonts w:eastAsia="Yu Mincho" w:hint="eastAsia"/>
                      <w:lang w:eastAsia="ja-JP"/>
                    </w:rPr>
                    <w:t>D</w:t>
                  </w:r>
                  <w:r>
                    <w:rPr>
                      <w:rFonts w:eastAsia="Yu Mincho"/>
                      <w:lang w:eastAsia="ja-JP"/>
                    </w:rPr>
                    <w:t>C_n1A-n41A</w:t>
                  </w:r>
                </w:p>
              </w:tc>
              <w:tc>
                <w:tcPr>
                  <w:tcW w:w="2892" w:type="dxa"/>
                </w:tcPr>
                <w:p w14:paraId="16CF3C9A" w14:textId="77777777" w:rsidR="00DC0226" w:rsidRDefault="00DC0226" w:rsidP="00DC0226">
                  <w:pPr>
                    <w:pStyle w:val="TAC"/>
                    <w:rPr>
                      <w:lang w:eastAsia="zh-CN"/>
                    </w:rPr>
                  </w:pPr>
                  <w:r>
                    <w:rPr>
                      <w:rFonts w:eastAsia="Yu Mincho" w:hint="eastAsia"/>
                      <w:lang w:eastAsia="ja-JP"/>
                    </w:rPr>
                    <w:t>D</w:t>
                  </w:r>
                  <w:r>
                    <w:rPr>
                      <w:rFonts w:eastAsia="Yu Mincho"/>
                      <w:lang w:eastAsia="ja-JP"/>
                    </w:rPr>
                    <w:t>C_n1A-n41A</w:t>
                  </w:r>
                </w:p>
              </w:tc>
            </w:tr>
            <w:tr w:rsidR="00DC0226" w14:paraId="1870BA5B" w14:textId="77777777" w:rsidTr="00DD6B7C">
              <w:trPr>
                <w:trHeight w:val="207"/>
                <w:jc w:val="center"/>
              </w:trPr>
              <w:tc>
                <w:tcPr>
                  <w:tcW w:w="2853" w:type="dxa"/>
                </w:tcPr>
                <w:p w14:paraId="7285E975" w14:textId="77777777" w:rsidR="00DC0226" w:rsidRDefault="00DC0226" w:rsidP="00DC0226">
                  <w:pPr>
                    <w:pStyle w:val="TAC"/>
                    <w:rPr>
                      <w:lang w:eastAsia="zh-CN"/>
                    </w:rPr>
                  </w:pPr>
                  <w:r>
                    <w:rPr>
                      <w:lang w:eastAsia="zh-CN"/>
                    </w:rPr>
                    <w:t>DC_n1A-n77A</w:t>
                  </w:r>
                  <w:r>
                    <w:rPr>
                      <w:vertAlign w:val="superscript"/>
                      <w:lang w:eastAsia="zh-CN"/>
                    </w:rPr>
                    <w:t>2</w:t>
                  </w:r>
                </w:p>
              </w:tc>
              <w:tc>
                <w:tcPr>
                  <w:tcW w:w="2892" w:type="dxa"/>
                </w:tcPr>
                <w:p w14:paraId="165A11FC" w14:textId="77777777" w:rsidR="00DC0226" w:rsidRDefault="00DC0226" w:rsidP="00DC0226">
                  <w:pPr>
                    <w:pStyle w:val="TAC"/>
                    <w:rPr>
                      <w:lang w:eastAsia="zh-CN"/>
                    </w:rPr>
                  </w:pPr>
                  <w:r>
                    <w:rPr>
                      <w:lang w:eastAsia="zh-CN"/>
                    </w:rPr>
                    <w:t>DC_n1A-n77A</w:t>
                  </w:r>
                </w:p>
              </w:tc>
            </w:tr>
            <w:tr w:rsidR="00DC0226" w14:paraId="204C7C25" w14:textId="77777777" w:rsidTr="00DD6B7C">
              <w:trPr>
                <w:trHeight w:val="207"/>
                <w:jc w:val="center"/>
              </w:trPr>
              <w:tc>
                <w:tcPr>
                  <w:tcW w:w="2853" w:type="dxa"/>
                </w:tcPr>
                <w:p w14:paraId="37A9E550" w14:textId="77777777" w:rsidR="00DC0226" w:rsidRDefault="00DC0226" w:rsidP="00DC0226">
                  <w:pPr>
                    <w:pStyle w:val="TAC"/>
                    <w:rPr>
                      <w:lang w:eastAsia="zh-CN"/>
                    </w:rPr>
                  </w:pPr>
                  <w:r>
                    <w:rPr>
                      <w:lang w:eastAsia="zh-CN"/>
                    </w:rPr>
                    <w:t>DC_n1A-n78A</w:t>
                  </w:r>
                </w:p>
              </w:tc>
              <w:tc>
                <w:tcPr>
                  <w:tcW w:w="2892" w:type="dxa"/>
                </w:tcPr>
                <w:p w14:paraId="0BCF0702" w14:textId="77777777" w:rsidR="00DC0226" w:rsidRDefault="00DC0226" w:rsidP="00DC0226">
                  <w:pPr>
                    <w:pStyle w:val="TAC"/>
                    <w:rPr>
                      <w:lang w:eastAsia="zh-CN"/>
                    </w:rPr>
                  </w:pPr>
                  <w:r>
                    <w:rPr>
                      <w:lang w:eastAsia="zh-CN"/>
                    </w:rPr>
                    <w:t>DC_n1A-n78A</w:t>
                  </w:r>
                </w:p>
              </w:tc>
            </w:tr>
            <w:tr w:rsidR="00DC0226" w14:paraId="595D9ADC" w14:textId="77777777" w:rsidTr="00DD6B7C">
              <w:trPr>
                <w:trHeight w:val="207"/>
                <w:jc w:val="center"/>
              </w:trPr>
              <w:tc>
                <w:tcPr>
                  <w:tcW w:w="2853" w:type="dxa"/>
                </w:tcPr>
                <w:p w14:paraId="3143558F" w14:textId="77777777" w:rsidR="00DC0226" w:rsidRDefault="00DC0226" w:rsidP="00DC0226">
                  <w:pPr>
                    <w:pStyle w:val="TAC"/>
                    <w:rPr>
                      <w:lang w:eastAsia="zh-CN"/>
                    </w:rPr>
                  </w:pPr>
                  <w:r>
                    <w:rPr>
                      <w:lang w:eastAsia="zh-CN"/>
                    </w:rPr>
                    <w:t>DC_n1A-n79A</w:t>
                  </w:r>
                  <w:r>
                    <w:rPr>
                      <w:vertAlign w:val="superscript"/>
                      <w:lang w:eastAsia="zh-CN"/>
                    </w:rPr>
                    <w:t>2</w:t>
                  </w:r>
                </w:p>
              </w:tc>
              <w:tc>
                <w:tcPr>
                  <w:tcW w:w="2892" w:type="dxa"/>
                </w:tcPr>
                <w:p w14:paraId="7F3618AD" w14:textId="77777777" w:rsidR="00DC0226" w:rsidRDefault="00DC0226" w:rsidP="00DC0226">
                  <w:pPr>
                    <w:pStyle w:val="TAC"/>
                    <w:rPr>
                      <w:lang w:eastAsia="zh-CN"/>
                    </w:rPr>
                  </w:pPr>
                  <w:r>
                    <w:rPr>
                      <w:lang w:eastAsia="zh-CN"/>
                    </w:rPr>
                    <w:t>DC_n1A-n79A</w:t>
                  </w:r>
                </w:p>
              </w:tc>
            </w:tr>
            <w:tr w:rsidR="00DC0226" w14:paraId="212FEF26" w14:textId="77777777" w:rsidTr="00DD6B7C">
              <w:trPr>
                <w:trHeight w:val="207"/>
                <w:jc w:val="center"/>
              </w:trPr>
              <w:tc>
                <w:tcPr>
                  <w:tcW w:w="2853" w:type="dxa"/>
                </w:tcPr>
                <w:p w14:paraId="770AC70E" w14:textId="77777777" w:rsidR="00DC0226" w:rsidRDefault="00DC0226" w:rsidP="00DC0226">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73835BD2" w14:textId="77777777" w:rsidR="00DC0226" w:rsidRDefault="00DC0226" w:rsidP="00DC0226">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11666B52" w14:textId="77777777" w:rsidR="00DC0226" w:rsidRDefault="00DC0226" w:rsidP="00DC0226">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DC0226" w14:paraId="7B4EAC61"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F64DC9" w14:textId="77777777" w:rsidR="00DC0226" w:rsidRDefault="00DC0226" w:rsidP="00DC0226">
                  <w:pPr>
                    <w:pStyle w:val="TAC"/>
                    <w:rPr>
                      <w:lang w:eastAsia="zh-CN"/>
                    </w:rPr>
                  </w:pPr>
                  <w:r>
                    <w:rPr>
                      <w:lang w:eastAsia="zh-CN"/>
                    </w:rPr>
                    <w:t>DC_n2A-n48A</w:t>
                  </w:r>
                </w:p>
                <w:p w14:paraId="7212EEB5" w14:textId="77777777" w:rsidR="00DC0226" w:rsidRDefault="00DC0226" w:rsidP="00DC0226">
                  <w:pPr>
                    <w:pStyle w:val="TAC"/>
                  </w:pPr>
                  <w:r>
                    <w:t>DC_n2A-n48B</w:t>
                  </w:r>
                </w:p>
                <w:p w14:paraId="5B5C9C06" w14:textId="77777777" w:rsidR="00DC0226" w:rsidRDefault="00DC0226" w:rsidP="00DC0226">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ADA7F34" w14:textId="77777777" w:rsidR="00DC0226" w:rsidRDefault="00DC0226" w:rsidP="00DC0226">
                  <w:pPr>
                    <w:pStyle w:val="TAC"/>
                    <w:rPr>
                      <w:lang w:eastAsia="zh-CN"/>
                    </w:rPr>
                  </w:pPr>
                  <w:r>
                    <w:rPr>
                      <w:lang w:eastAsia="zh-CN"/>
                    </w:rPr>
                    <w:t>DC_n2A-n48A</w:t>
                  </w:r>
                </w:p>
              </w:tc>
            </w:tr>
            <w:tr w:rsidR="00DC0226" w14:paraId="55D4F392"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37F1D0" w14:textId="77777777" w:rsidR="00DC0226" w:rsidRDefault="00DC0226" w:rsidP="00DC0226">
                  <w:pPr>
                    <w:pStyle w:val="TAC"/>
                    <w:rPr>
                      <w:lang w:eastAsia="zh-CN"/>
                    </w:rPr>
                  </w:pPr>
                  <w:r>
                    <w:rPr>
                      <w:lang w:eastAsia="zh-CN"/>
                    </w:rPr>
                    <w:t>DC_n2A-n48(2A)</w:t>
                  </w:r>
                </w:p>
                <w:p w14:paraId="414473AE" w14:textId="77777777" w:rsidR="00DC0226" w:rsidRDefault="00DC0226" w:rsidP="00DC0226">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7A16C01C" w14:textId="77777777" w:rsidR="00DC0226" w:rsidRDefault="00DC0226" w:rsidP="00DC0226">
                  <w:pPr>
                    <w:pStyle w:val="TAC"/>
                    <w:rPr>
                      <w:lang w:eastAsia="zh-CN"/>
                    </w:rPr>
                  </w:pPr>
                  <w:r>
                    <w:rPr>
                      <w:lang w:eastAsia="zh-CN"/>
                    </w:rPr>
                    <w:t>DC_n2A-n48A</w:t>
                  </w:r>
                </w:p>
              </w:tc>
            </w:tr>
            <w:tr w:rsidR="00DC0226" w14:paraId="4A0C952E"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911C8D" w14:textId="77777777" w:rsidR="00DC0226" w:rsidRDefault="00DC0226" w:rsidP="00DC0226">
                  <w:pPr>
                    <w:pStyle w:val="TAC"/>
                  </w:pPr>
                  <w:r>
                    <w:t>DC_n2A-n66A</w:t>
                  </w:r>
                </w:p>
                <w:p w14:paraId="0B013860" w14:textId="77777777" w:rsidR="00DC0226" w:rsidRDefault="00DC0226" w:rsidP="00DC0226">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8DC649C" w14:textId="77777777" w:rsidR="00DC0226" w:rsidRDefault="00DC0226" w:rsidP="00DC0226">
                  <w:pPr>
                    <w:pStyle w:val="TAC"/>
                    <w:rPr>
                      <w:lang w:eastAsia="zh-CN"/>
                    </w:rPr>
                  </w:pPr>
                  <w:r>
                    <w:t>DC_n2A-n66A</w:t>
                  </w:r>
                </w:p>
              </w:tc>
            </w:tr>
            <w:tr w:rsidR="00DC0226" w14:paraId="49B63C90"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C3DDC0" w14:textId="77777777" w:rsidR="00DC0226" w:rsidRDefault="00DC0226" w:rsidP="00DC0226">
                  <w:pPr>
                    <w:pStyle w:val="TAC"/>
                    <w:rPr>
                      <w:lang w:eastAsia="zh-CN"/>
                    </w:rPr>
                  </w:pPr>
                  <w:r>
                    <w:rPr>
                      <w:lang w:eastAsia="zh-CN"/>
                    </w:rPr>
                    <w:t>DC_n2A-n77A</w:t>
                  </w:r>
                </w:p>
                <w:p w14:paraId="781EF8FF" w14:textId="77777777" w:rsidR="00DC0226" w:rsidRDefault="00DC0226" w:rsidP="00DC0226">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7433E34" w14:textId="77777777" w:rsidR="00DC0226" w:rsidRDefault="00DC0226" w:rsidP="00DC0226">
                  <w:pPr>
                    <w:pStyle w:val="TAC"/>
                    <w:rPr>
                      <w:lang w:eastAsia="zh-CN"/>
                    </w:rPr>
                  </w:pPr>
                  <w:r>
                    <w:rPr>
                      <w:lang w:eastAsia="zh-CN"/>
                    </w:rPr>
                    <w:t>DC_n2A-n77A</w:t>
                  </w:r>
                </w:p>
              </w:tc>
            </w:tr>
            <w:tr w:rsidR="00DC0226" w14:paraId="25D575C0"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3E3AD3" w14:textId="77777777" w:rsidR="00DC0226" w:rsidRDefault="00DC0226" w:rsidP="00DC0226">
                  <w:pPr>
                    <w:pStyle w:val="TAC"/>
                    <w:rPr>
                      <w:lang w:eastAsia="zh-CN"/>
                    </w:rPr>
                  </w:pPr>
                  <w:r>
                    <w:rPr>
                      <w:lang w:eastAsia="zh-CN"/>
                    </w:rPr>
                    <w:t>DC_n2A-n77(2A)</w:t>
                  </w:r>
                </w:p>
                <w:p w14:paraId="41639AAD" w14:textId="77777777" w:rsidR="00DC0226" w:rsidRDefault="00DC0226" w:rsidP="00DC0226">
                  <w:pPr>
                    <w:pStyle w:val="TAC"/>
                    <w:rPr>
                      <w:rFonts w:cs="Arial"/>
                      <w:szCs w:val="18"/>
                      <w:lang w:eastAsia="zh-CN"/>
                    </w:rPr>
                  </w:pPr>
                  <w:r>
                    <w:rPr>
                      <w:rFonts w:cs="Arial"/>
                      <w:szCs w:val="18"/>
                      <w:lang w:eastAsia="zh-CN"/>
                    </w:rPr>
                    <w:t>DC_n2(2A)-n77A</w:t>
                  </w:r>
                </w:p>
                <w:p w14:paraId="2531B996" w14:textId="77777777" w:rsidR="00DC0226" w:rsidRDefault="00DC0226" w:rsidP="00DC0226">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7FA9880E" w14:textId="77777777" w:rsidR="00DC0226" w:rsidRDefault="00DC0226" w:rsidP="00DC0226">
                  <w:pPr>
                    <w:pStyle w:val="TAC"/>
                    <w:rPr>
                      <w:lang w:eastAsia="zh-CN"/>
                    </w:rPr>
                  </w:pPr>
                  <w:r>
                    <w:rPr>
                      <w:lang w:eastAsia="zh-CN"/>
                    </w:rPr>
                    <w:t>DC_n2A-n77</w:t>
                  </w:r>
                  <w:r>
                    <w:rPr>
                      <w:rFonts w:hint="eastAsia"/>
                      <w:lang w:val="en-US" w:eastAsia="zh-CN"/>
                    </w:rPr>
                    <w:t>A</w:t>
                  </w:r>
                </w:p>
              </w:tc>
            </w:tr>
            <w:tr w:rsidR="00DC0226" w14:paraId="5AB6BCB5"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13198D" w14:textId="77777777" w:rsidR="00DC0226" w:rsidRDefault="00DC0226" w:rsidP="00DC0226">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CC7DEAF" w14:textId="77777777" w:rsidR="00DC0226" w:rsidRDefault="00DC0226" w:rsidP="00DC0226">
                  <w:pPr>
                    <w:pStyle w:val="TAC"/>
                  </w:pPr>
                  <w:r>
                    <w:t>DC_n3A-n28A</w:t>
                  </w:r>
                </w:p>
              </w:tc>
            </w:tr>
            <w:tr w:rsidR="00DC0226" w14:paraId="38157398"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72637E" w14:textId="77777777" w:rsidR="00DC0226" w:rsidRDefault="00DC0226" w:rsidP="00DC0226">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525F964A" w14:textId="77777777" w:rsidR="00DC0226" w:rsidRDefault="00DC0226" w:rsidP="00DC0226">
                  <w:pPr>
                    <w:pStyle w:val="TAC"/>
                    <w:rPr>
                      <w:lang w:eastAsia="zh-CN"/>
                    </w:rPr>
                  </w:pPr>
                  <w:r>
                    <w:t>DC_n3A-n41A</w:t>
                  </w:r>
                </w:p>
              </w:tc>
            </w:tr>
            <w:tr w:rsidR="00DC0226" w14:paraId="71F44A64"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005879" w14:textId="77777777" w:rsidR="00DC0226" w:rsidRDefault="00DC0226" w:rsidP="00DC0226">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4EF405" w14:textId="77777777" w:rsidR="00DC0226" w:rsidRDefault="00DC0226" w:rsidP="00DC0226">
                  <w:pPr>
                    <w:pStyle w:val="TAC"/>
                    <w:rPr>
                      <w:lang w:eastAsia="zh-CN"/>
                    </w:rPr>
                  </w:pPr>
                  <w:r>
                    <w:rPr>
                      <w:rFonts w:hint="eastAsia"/>
                      <w:lang w:eastAsia="zh-CN"/>
                    </w:rPr>
                    <w:t>D</w:t>
                  </w:r>
                  <w:r>
                    <w:rPr>
                      <w:lang w:eastAsia="zh-CN"/>
                    </w:rPr>
                    <w:t>C_n3A-n77A</w:t>
                  </w:r>
                </w:p>
              </w:tc>
            </w:tr>
            <w:tr w:rsidR="00DC0226" w14:paraId="4242F25A"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D6D1B8" w14:textId="77777777" w:rsidR="00DC0226" w:rsidRDefault="00DC0226" w:rsidP="00DC0226">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3384F32" w14:textId="77777777" w:rsidR="00DC0226" w:rsidRDefault="00DC0226" w:rsidP="00DC0226">
                  <w:pPr>
                    <w:pStyle w:val="TAC"/>
                    <w:rPr>
                      <w:lang w:eastAsia="zh-CN"/>
                    </w:rPr>
                  </w:pPr>
                  <w:r>
                    <w:t>DC_n3A-n77A</w:t>
                  </w:r>
                </w:p>
              </w:tc>
            </w:tr>
            <w:tr w:rsidR="00DC0226" w14:paraId="62D527E8"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584196" w14:textId="77777777" w:rsidR="00DC0226" w:rsidRDefault="00DC0226" w:rsidP="00DC0226">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DD8D7A1" w14:textId="77777777" w:rsidR="00DC0226" w:rsidRDefault="00DC0226" w:rsidP="00DC0226">
                  <w:pPr>
                    <w:pStyle w:val="TAC"/>
                    <w:rPr>
                      <w:lang w:eastAsia="zh-CN"/>
                    </w:rPr>
                  </w:pPr>
                  <w:r>
                    <w:t>DC_n3A-n78A</w:t>
                  </w:r>
                </w:p>
              </w:tc>
            </w:tr>
            <w:tr w:rsidR="00DC0226" w14:paraId="7329F886"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68E91E" w14:textId="77777777" w:rsidR="00DC0226" w:rsidRDefault="00DC0226" w:rsidP="00DC022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1C3E4B7" w14:textId="77777777" w:rsidR="00DC0226" w:rsidRDefault="00DC0226" w:rsidP="00DC022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DC0226" w14:paraId="138AFC52"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3027CA" w14:textId="77777777" w:rsidR="00DC0226" w:rsidRDefault="00DC0226" w:rsidP="00DC0226">
                  <w:pPr>
                    <w:pStyle w:val="TAC"/>
                    <w:rPr>
                      <w:lang w:eastAsia="zh-CN"/>
                    </w:rPr>
                  </w:pPr>
                  <w:r>
                    <w:rPr>
                      <w:lang w:eastAsia="zh-CN"/>
                    </w:rPr>
                    <w:t>DC_n5A-n48A</w:t>
                  </w:r>
                </w:p>
                <w:p w14:paraId="4E7334A4" w14:textId="77777777" w:rsidR="00DC0226" w:rsidRDefault="00DC0226" w:rsidP="00DC0226">
                  <w:pPr>
                    <w:pStyle w:val="TAC"/>
                  </w:pPr>
                  <w:r>
                    <w:t>DC_n5A-n48B</w:t>
                  </w:r>
                </w:p>
                <w:p w14:paraId="34B763A0" w14:textId="77777777" w:rsidR="00DC0226" w:rsidRDefault="00DC0226" w:rsidP="00DC0226">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A75C81D" w14:textId="77777777" w:rsidR="00DC0226" w:rsidRDefault="00DC0226" w:rsidP="00DC0226">
                  <w:pPr>
                    <w:pStyle w:val="TAC"/>
                    <w:rPr>
                      <w:lang w:eastAsia="zh-CN"/>
                    </w:rPr>
                  </w:pPr>
                  <w:r>
                    <w:rPr>
                      <w:lang w:eastAsia="zh-CN"/>
                    </w:rPr>
                    <w:t>DC_n5A-n48A</w:t>
                  </w:r>
                </w:p>
              </w:tc>
            </w:tr>
            <w:tr w:rsidR="00DC0226" w14:paraId="05A86B55"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FE8BF6" w14:textId="77777777" w:rsidR="00DC0226" w:rsidRDefault="00DC0226" w:rsidP="00DC0226">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14C42B9" w14:textId="77777777" w:rsidR="00DC0226" w:rsidRDefault="00DC0226" w:rsidP="00DC0226">
                  <w:pPr>
                    <w:pStyle w:val="TAC"/>
                    <w:rPr>
                      <w:lang w:eastAsia="zh-CN"/>
                    </w:rPr>
                  </w:pPr>
                  <w:r>
                    <w:rPr>
                      <w:lang w:eastAsia="zh-CN"/>
                    </w:rPr>
                    <w:t>DC_n5A-n48A</w:t>
                  </w:r>
                </w:p>
              </w:tc>
            </w:tr>
            <w:tr w:rsidR="00DC0226" w14:paraId="3074B573"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2A513B" w14:textId="77777777" w:rsidR="00DC0226" w:rsidRDefault="00DC0226" w:rsidP="00DC0226">
                  <w:pPr>
                    <w:pStyle w:val="TAC"/>
                  </w:pPr>
                  <w:r>
                    <w:t>DC_n5A-n66A</w:t>
                  </w:r>
                </w:p>
                <w:p w14:paraId="577B047F" w14:textId="77777777" w:rsidR="00DC0226" w:rsidRDefault="00DC0226" w:rsidP="00DC0226">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25686197" w14:textId="77777777" w:rsidR="00DC0226" w:rsidRDefault="00DC0226" w:rsidP="00DC0226">
                  <w:pPr>
                    <w:pStyle w:val="TAC"/>
                    <w:rPr>
                      <w:lang w:eastAsia="zh-CN"/>
                    </w:rPr>
                  </w:pPr>
                  <w:r>
                    <w:t>DC_n5A-n66A</w:t>
                  </w:r>
                </w:p>
              </w:tc>
            </w:tr>
            <w:tr w:rsidR="00DC0226" w14:paraId="5DEDA7F2"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61BD38" w14:textId="77777777" w:rsidR="00DC0226" w:rsidRDefault="00DC0226" w:rsidP="00DC0226">
                  <w:pPr>
                    <w:pStyle w:val="TAC"/>
                  </w:pPr>
                  <w:r>
                    <w:t>DC_n5A-n66(2A)</w:t>
                  </w:r>
                </w:p>
                <w:p w14:paraId="28A4C8EA" w14:textId="77777777" w:rsidR="00DC0226" w:rsidRDefault="00DC0226" w:rsidP="00DC0226">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54BC7BFE" w14:textId="77777777" w:rsidR="00DC0226" w:rsidRDefault="00DC0226" w:rsidP="00DC0226">
                  <w:pPr>
                    <w:pStyle w:val="TAC"/>
                    <w:rPr>
                      <w:lang w:eastAsia="zh-CN"/>
                    </w:rPr>
                  </w:pPr>
                  <w:r>
                    <w:t>DC_n5A-n66A</w:t>
                  </w:r>
                </w:p>
              </w:tc>
            </w:tr>
            <w:tr w:rsidR="00DC0226" w14:paraId="726F98EF"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50E59B" w14:textId="77777777" w:rsidR="00DC0226" w:rsidRDefault="00DC0226" w:rsidP="00DC0226">
                  <w:pPr>
                    <w:pStyle w:val="TAC"/>
                    <w:rPr>
                      <w:lang w:eastAsia="zh-CN"/>
                    </w:rPr>
                  </w:pPr>
                  <w:r>
                    <w:rPr>
                      <w:lang w:eastAsia="zh-CN"/>
                    </w:rPr>
                    <w:t>DC_n5A-n77A</w:t>
                  </w:r>
                </w:p>
                <w:p w14:paraId="178513FF" w14:textId="77777777" w:rsidR="00DC0226" w:rsidRDefault="00DC0226" w:rsidP="00DC0226">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675CE950" w14:textId="77777777" w:rsidR="00DC0226" w:rsidRDefault="00DC0226" w:rsidP="00DC0226">
                  <w:pPr>
                    <w:pStyle w:val="TAC"/>
                    <w:rPr>
                      <w:lang w:eastAsia="zh-CN"/>
                    </w:rPr>
                  </w:pPr>
                  <w:r>
                    <w:rPr>
                      <w:lang w:eastAsia="zh-CN"/>
                    </w:rPr>
                    <w:t>DC_n5A-n77A</w:t>
                  </w:r>
                </w:p>
              </w:tc>
            </w:tr>
            <w:tr w:rsidR="00DC0226" w14:paraId="25ABFFCB"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4AFC84" w14:textId="77777777" w:rsidR="00DC0226" w:rsidRDefault="00DC0226" w:rsidP="00DC0226">
                  <w:pPr>
                    <w:pStyle w:val="TAC"/>
                    <w:rPr>
                      <w:lang w:eastAsia="zh-CN"/>
                    </w:rPr>
                  </w:pPr>
                  <w:r>
                    <w:rPr>
                      <w:lang w:eastAsia="zh-CN"/>
                    </w:rPr>
                    <w:t>DC_n5A-n77(2A)</w:t>
                  </w:r>
                </w:p>
                <w:p w14:paraId="5DC618D0" w14:textId="77777777" w:rsidR="00DC0226" w:rsidRDefault="00DC0226" w:rsidP="00DC0226">
                  <w:pPr>
                    <w:pStyle w:val="TAC"/>
                    <w:rPr>
                      <w:rFonts w:cs="Arial"/>
                      <w:szCs w:val="18"/>
                      <w:lang w:eastAsia="ja-JP"/>
                    </w:rPr>
                  </w:pPr>
                  <w:r>
                    <w:rPr>
                      <w:rFonts w:cs="Arial"/>
                      <w:szCs w:val="18"/>
                      <w:lang w:eastAsia="ja-JP"/>
                    </w:rPr>
                    <w:t>DC_n5(2A)-n77A</w:t>
                  </w:r>
                </w:p>
                <w:p w14:paraId="13B2BAA2" w14:textId="77777777" w:rsidR="00DC0226" w:rsidRDefault="00DC0226" w:rsidP="00DC0226">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AAE8EE0" w14:textId="77777777" w:rsidR="00DC0226" w:rsidRDefault="00DC0226" w:rsidP="00DC0226">
                  <w:pPr>
                    <w:pStyle w:val="TAC"/>
                    <w:rPr>
                      <w:lang w:eastAsia="zh-CN"/>
                    </w:rPr>
                  </w:pPr>
                  <w:r>
                    <w:rPr>
                      <w:lang w:eastAsia="zh-CN"/>
                    </w:rPr>
                    <w:t>DC_n5A-n77A</w:t>
                  </w:r>
                </w:p>
              </w:tc>
            </w:tr>
            <w:tr w:rsidR="00DC0226" w14:paraId="794881B2"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80CF1C" w14:textId="77777777" w:rsidR="00DC0226" w:rsidRDefault="00DC0226" w:rsidP="00DC0226">
                  <w:pPr>
                    <w:pStyle w:val="TAC"/>
                  </w:pPr>
                  <w:r>
                    <w:t>DC_n7A-n46A</w:t>
                  </w:r>
                </w:p>
                <w:p w14:paraId="32964023" w14:textId="77777777" w:rsidR="00DC0226" w:rsidRDefault="00DC0226" w:rsidP="00DC0226">
                  <w:pPr>
                    <w:pStyle w:val="TAC"/>
                  </w:pPr>
                  <w:r>
                    <w:t>DC_n7A-n46C</w:t>
                  </w:r>
                </w:p>
                <w:p w14:paraId="492745D2" w14:textId="77777777" w:rsidR="00DC0226" w:rsidRDefault="00DC0226" w:rsidP="00DC022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2AE7198" w14:textId="77777777" w:rsidR="00DC0226" w:rsidRDefault="00DC0226" w:rsidP="00DC0226">
                  <w:pPr>
                    <w:pStyle w:val="TAC"/>
                  </w:pPr>
                  <w:r>
                    <w:t>DC_n7A-n46A</w:t>
                  </w:r>
                </w:p>
              </w:tc>
            </w:tr>
            <w:tr w:rsidR="00DC0226" w14:paraId="09ED3A1A"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A493AF" w14:textId="77777777" w:rsidR="00DC0226" w:rsidRDefault="00DC0226" w:rsidP="00DC0226">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DC28174" w14:textId="77777777" w:rsidR="00DC0226" w:rsidRDefault="00DC0226" w:rsidP="00DC0226">
                  <w:pPr>
                    <w:pStyle w:val="TAC"/>
                    <w:rPr>
                      <w:rFonts w:cs="Arial"/>
                      <w:szCs w:val="18"/>
                      <w:lang w:eastAsia="ja-JP"/>
                    </w:rPr>
                  </w:pPr>
                  <w:r>
                    <w:t>DC_n7A-n78A</w:t>
                  </w:r>
                </w:p>
              </w:tc>
            </w:tr>
            <w:tr w:rsidR="00DC0226" w14:paraId="4FF64A33"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DAADB1" w14:textId="77777777" w:rsidR="00DC0226" w:rsidRDefault="00DC0226" w:rsidP="00DC0226">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1C464CA0" w14:textId="77777777" w:rsidR="00DC0226" w:rsidRDefault="00DC0226" w:rsidP="00DC0226">
                  <w:pPr>
                    <w:pStyle w:val="TAC"/>
                  </w:pPr>
                  <w:r>
                    <w:rPr>
                      <w:rFonts w:cs="Arial"/>
                      <w:szCs w:val="18"/>
                      <w:lang w:eastAsia="ja-JP"/>
                    </w:rPr>
                    <w:t>DC_n12A-n77A</w:t>
                  </w:r>
                </w:p>
              </w:tc>
            </w:tr>
            <w:tr w:rsidR="00DC0226" w14:paraId="4BCD7D3B"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896995" w14:textId="77777777" w:rsidR="00DC0226" w:rsidRDefault="00DC0226" w:rsidP="00DC0226">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50A457EA" w14:textId="77777777" w:rsidR="00DC0226" w:rsidRDefault="00DC0226" w:rsidP="00DC0226">
                  <w:pPr>
                    <w:pStyle w:val="TAC"/>
                  </w:pPr>
                  <w:r>
                    <w:rPr>
                      <w:rFonts w:cs="Arial"/>
                      <w:szCs w:val="18"/>
                      <w:lang w:eastAsia="ja-JP"/>
                    </w:rPr>
                    <w:t>DC_n12A-n77A</w:t>
                  </w:r>
                </w:p>
              </w:tc>
            </w:tr>
            <w:tr w:rsidR="00DC0226" w14:paraId="64555985"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4A1661" w14:textId="77777777" w:rsidR="00DC0226" w:rsidRDefault="00DC0226" w:rsidP="00DC0226">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64947D4" w14:textId="77777777" w:rsidR="00DC0226" w:rsidRDefault="00DC0226" w:rsidP="00DC0226">
                  <w:pPr>
                    <w:pStyle w:val="TAC"/>
                    <w:rPr>
                      <w:lang w:eastAsia="zh-CN"/>
                    </w:rPr>
                  </w:pPr>
                  <w:r>
                    <w:t>DC_n28A-n41A</w:t>
                  </w:r>
                </w:p>
              </w:tc>
            </w:tr>
            <w:tr w:rsidR="00DC0226" w14:paraId="60F0CF25"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58246D" w14:textId="77777777" w:rsidR="00DC0226" w:rsidRDefault="00DC0226" w:rsidP="00DC0226">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057A2CAA" w14:textId="77777777" w:rsidR="00DC0226" w:rsidRDefault="00DC0226" w:rsidP="00DC0226">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B1018AD" w14:textId="77777777" w:rsidR="00DC0226" w:rsidRDefault="00DC0226" w:rsidP="00DC0226">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738F710C" w14:textId="77777777" w:rsidR="00DC0226" w:rsidRDefault="00DC0226" w:rsidP="00DC0226">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DC0226" w14:paraId="2C1A6F3B"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47ACF7" w14:textId="77777777" w:rsidR="00DC0226" w:rsidRDefault="00DC0226" w:rsidP="00DC0226">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5C33023" w14:textId="77777777" w:rsidR="00DC0226" w:rsidRDefault="00DC0226" w:rsidP="00DC0226">
                  <w:pPr>
                    <w:pStyle w:val="TAC"/>
                    <w:rPr>
                      <w:lang w:eastAsia="zh-CN"/>
                    </w:rPr>
                  </w:pPr>
                  <w:r>
                    <w:rPr>
                      <w:rFonts w:hint="eastAsia"/>
                      <w:lang w:eastAsia="zh-CN"/>
                    </w:rPr>
                    <w:t>D</w:t>
                  </w:r>
                  <w:r>
                    <w:rPr>
                      <w:lang w:eastAsia="zh-CN"/>
                    </w:rPr>
                    <w:t>C_n28A-n77A</w:t>
                  </w:r>
                </w:p>
              </w:tc>
            </w:tr>
            <w:tr w:rsidR="00DC0226" w14:paraId="47A8F1D7"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29ECF9" w14:textId="77777777" w:rsidR="00DC0226" w:rsidRDefault="00DC0226" w:rsidP="00DC0226">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C74CB53" w14:textId="77777777" w:rsidR="00DC0226" w:rsidRDefault="00DC0226" w:rsidP="00DC0226">
                  <w:pPr>
                    <w:pStyle w:val="TAC"/>
                    <w:rPr>
                      <w:lang w:eastAsia="zh-CN"/>
                    </w:rPr>
                  </w:pPr>
                  <w:r>
                    <w:t>DC_n28A-n77A</w:t>
                  </w:r>
                </w:p>
              </w:tc>
            </w:tr>
            <w:tr w:rsidR="00DC0226" w14:paraId="21BE09E9"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5291E8" w14:textId="77777777" w:rsidR="00DC0226" w:rsidRDefault="00DC0226" w:rsidP="00DC0226">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5B45216" w14:textId="77777777" w:rsidR="00DC0226" w:rsidRDefault="00DC0226" w:rsidP="00DC0226">
                  <w:pPr>
                    <w:pStyle w:val="TAC"/>
                    <w:rPr>
                      <w:lang w:eastAsia="zh-CN"/>
                    </w:rPr>
                  </w:pPr>
                  <w:r>
                    <w:t>DC_n28A-n78A</w:t>
                  </w:r>
                </w:p>
              </w:tc>
            </w:tr>
            <w:tr w:rsidR="00DC0226" w14:paraId="74D3C336"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8EE320" w14:textId="77777777" w:rsidR="00DC0226" w:rsidRDefault="00DC0226" w:rsidP="00DC0226">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EABEDF0" w14:textId="77777777" w:rsidR="00DC0226" w:rsidRDefault="00DC0226" w:rsidP="00DC0226">
                  <w:pPr>
                    <w:pStyle w:val="TAC"/>
                  </w:pPr>
                  <w:r>
                    <w:rPr>
                      <w:rFonts w:hint="eastAsia"/>
                      <w:lang w:eastAsia="zh-CN"/>
                    </w:rPr>
                    <w:t>D</w:t>
                  </w:r>
                  <w:r>
                    <w:rPr>
                      <w:lang w:eastAsia="zh-CN"/>
                    </w:rPr>
                    <w:t>C_n28A-n79A</w:t>
                  </w:r>
                </w:p>
              </w:tc>
            </w:tr>
            <w:tr w:rsidR="00DC0226" w14:paraId="3880FCC8"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F4E334" w14:textId="77777777" w:rsidR="00DC0226" w:rsidRDefault="00DC0226" w:rsidP="00DC0226">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FBD3402" w14:textId="77777777" w:rsidR="00DC0226" w:rsidRDefault="00DC0226" w:rsidP="00DC0226">
                  <w:pPr>
                    <w:pStyle w:val="TAC"/>
                    <w:rPr>
                      <w:lang w:eastAsia="zh-CN"/>
                    </w:rPr>
                  </w:pPr>
                  <w:r>
                    <w:t>DC_n41A-n77A</w:t>
                  </w:r>
                </w:p>
              </w:tc>
            </w:tr>
            <w:tr w:rsidR="00DC0226" w14:paraId="639D131F"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6E4625" w14:textId="77777777" w:rsidR="00DC0226" w:rsidRDefault="00DC0226" w:rsidP="00DC0226">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6C85C9D6" w14:textId="77777777" w:rsidR="00DC0226" w:rsidRDefault="00DC0226" w:rsidP="00DC0226">
                  <w:pPr>
                    <w:pStyle w:val="TAC"/>
                    <w:rPr>
                      <w:lang w:eastAsia="zh-CN"/>
                    </w:rPr>
                  </w:pPr>
                  <w:r>
                    <w:t>DC_n41A-n78A</w:t>
                  </w:r>
                </w:p>
              </w:tc>
            </w:tr>
            <w:tr w:rsidR="00DC0226" w14:paraId="36BABF94"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F37A2F" w14:textId="77777777" w:rsidR="00DC0226" w:rsidRDefault="00DC0226" w:rsidP="00DC0226">
                  <w:pPr>
                    <w:pStyle w:val="TAC"/>
                  </w:pPr>
                  <w:r>
                    <w:t>DC_n46A-n48A</w:t>
                  </w:r>
                </w:p>
                <w:p w14:paraId="66A32275" w14:textId="77777777" w:rsidR="00DC0226" w:rsidRDefault="00DC0226" w:rsidP="00DC0226">
                  <w:pPr>
                    <w:pStyle w:val="TAC"/>
                    <w:rPr>
                      <w:rFonts w:cs="Arial"/>
                      <w:lang w:eastAsia="zh-CN"/>
                    </w:rPr>
                  </w:pPr>
                  <w:r>
                    <w:rPr>
                      <w:rFonts w:cs="Arial"/>
                      <w:lang w:eastAsia="zh-CN"/>
                    </w:rPr>
                    <w:t>DC_n46A-n48B</w:t>
                  </w:r>
                </w:p>
                <w:p w14:paraId="1B6DC3FD" w14:textId="77777777" w:rsidR="00DC0226" w:rsidRDefault="00DC0226" w:rsidP="00DC0226">
                  <w:pPr>
                    <w:pStyle w:val="TAC"/>
                    <w:rPr>
                      <w:rFonts w:cs="Arial"/>
                      <w:lang w:eastAsia="zh-CN"/>
                    </w:rPr>
                  </w:pPr>
                  <w:r>
                    <w:rPr>
                      <w:rFonts w:cs="Arial"/>
                      <w:lang w:eastAsia="zh-CN"/>
                    </w:rPr>
                    <w:t>DC_n46A-n48C</w:t>
                  </w:r>
                </w:p>
                <w:p w14:paraId="5D048073" w14:textId="77777777" w:rsidR="00DC0226" w:rsidRDefault="00DC0226" w:rsidP="00DC0226">
                  <w:pPr>
                    <w:pStyle w:val="TAC"/>
                  </w:pPr>
                  <w:r>
                    <w:t>DC_n46B-n48A</w:t>
                  </w:r>
                </w:p>
                <w:p w14:paraId="10C096D2" w14:textId="77777777" w:rsidR="00DC0226" w:rsidRDefault="00DC0226" w:rsidP="00DC0226">
                  <w:pPr>
                    <w:pStyle w:val="TAC"/>
                    <w:rPr>
                      <w:rFonts w:cs="Arial"/>
                      <w:lang w:eastAsia="zh-CN"/>
                    </w:rPr>
                  </w:pPr>
                  <w:r>
                    <w:rPr>
                      <w:rFonts w:cs="Arial"/>
                      <w:lang w:eastAsia="zh-CN"/>
                    </w:rPr>
                    <w:t>DC_n46B-n48B</w:t>
                  </w:r>
                </w:p>
                <w:p w14:paraId="47669E00" w14:textId="77777777" w:rsidR="00DC0226" w:rsidRDefault="00DC0226" w:rsidP="00DC0226">
                  <w:pPr>
                    <w:pStyle w:val="TAC"/>
                    <w:rPr>
                      <w:rFonts w:cs="Arial"/>
                      <w:lang w:eastAsia="zh-CN"/>
                    </w:rPr>
                  </w:pPr>
                  <w:r>
                    <w:rPr>
                      <w:rFonts w:cs="Arial"/>
                      <w:lang w:eastAsia="zh-CN"/>
                    </w:rPr>
                    <w:t>DC_n46B-n48C</w:t>
                  </w:r>
                </w:p>
                <w:p w14:paraId="46C84A2E" w14:textId="77777777" w:rsidR="00DC0226" w:rsidRDefault="00DC0226" w:rsidP="00DC0226">
                  <w:pPr>
                    <w:pStyle w:val="TAC"/>
                  </w:pPr>
                  <w:r>
                    <w:lastRenderedPageBreak/>
                    <w:t>DC_n46C-n48A</w:t>
                  </w:r>
                </w:p>
                <w:p w14:paraId="0CD29AEF" w14:textId="77777777" w:rsidR="00DC0226" w:rsidRDefault="00DC0226" w:rsidP="00DC0226">
                  <w:pPr>
                    <w:pStyle w:val="TAC"/>
                    <w:rPr>
                      <w:rFonts w:cs="Arial"/>
                      <w:lang w:eastAsia="zh-CN"/>
                    </w:rPr>
                  </w:pPr>
                  <w:r>
                    <w:rPr>
                      <w:rFonts w:cs="Arial"/>
                      <w:lang w:eastAsia="zh-CN"/>
                    </w:rPr>
                    <w:t>DC_n46C-n48B</w:t>
                  </w:r>
                </w:p>
                <w:p w14:paraId="068E7C99" w14:textId="77777777" w:rsidR="00DC0226" w:rsidRDefault="00DC0226" w:rsidP="00DC0226">
                  <w:pPr>
                    <w:pStyle w:val="TAC"/>
                    <w:rPr>
                      <w:rFonts w:cs="Arial"/>
                      <w:lang w:eastAsia="zh-CN"/>
                    </w:rPr>
                  </w:pPr>
                  <w:r>
                    <w:rPr>
                      <w:rFonts w:cs="Arial"/>
                      <w:lang w:eastAsia="zh-CN"/>
                    </w:rPr>
                    <w:t>DC_n46C-n48C</w:t>
                  </w:r>
                </w:p>
                <w:p w14:paraId="234EAEC8" w14:textId="77777777" w:rsidR="00DC0226" w:rsidRDefault="00DC0226" w:rsidP="00DC0226">
                  <w:pPr>
                    <w:pStyle w:val="TAC"/>
                  </w:pPr>
                  <w:r>
                    <w:t>DC_n46D-n48A</w:t>
                  </w:r>
                </w:p>
                <w:p w14:paraId="1C940726" w14:textId="77777777" w:rsidR="00DC0226" w:rsidRDefault="00DC0226" w:rsidP="00DC0226">
                  <w:pPr>
                    <w:pStyle w:val="TAC"/>
                    <w:rPr>
                      <w:rFonts w:cs="Arial"/>
                      <w:lang w:eastAsia="zh-CN"/>
                    </w:rPr>
                  </w:pPr>
                  <w:r>
                    <w:rPr>
                      <w:rFonts w:cs="Arial"/>
                      <w:lang w:eastAsia="zh-CN"/>
                    </w:rPr>
                    <w:t>DC_n46D-n48B</w:t>
                  </w:r>
                </w:p>
                <w:p w14:paraId="75E30422" w14:textId="77777777" w:rsidR="00DC0226" w:rsidRDefault="00DC0226" w:rsidP="00DC0226">
                  <w:pPr>
                    <w:pStyle w:val="TAC"/>
                  </w:pPr>
                  <w:r>
                    <w:rPr>
                      <w:rFonts w:cs="Arial"/>
                      <w:lang w:eastAsia="zh-CN"/>
                    </w:rPr>
                    <w:t>DC_n46D-n48C</w:t>
                  </w:r>
                </w:p>
                <w:p w14:paraId="2122898F" w14:textId="77777777" w:rsidR="00DC0226" w:rsidRDefault="00DC0226" w:rsidP="00DC0226">
                  <w:pPr>
                    <w:pStyle w:val="TAC"/>
                  </w:pPr>
                  <w:r>
                    <w:t>DC_n46N-n48A</w:t>
                  </w:r>
                </w:p>
                <w:p w14:paraId="4503FA81" w14:textId="77777777" w:rsidR="00DC0226" w:rsidRDefault="00DC0226" w:rsidP="00DC0226">
                  <w:pPr>
                    <w:pStyle w:val="TAC"/>
                  </w:pPr>
                  <w:r>
                    <w:t>DC_n46N-n48B</w:t>
                  </w:r>
                </w:p>
                <w:p w14:paraId="44AE129C" w14:textId="77777777" w:rsidR="00DC0226" w:rsidRDefault="00DC0226" w:rsidP="00DC0226">
                  <w:pPr>
                    <w:pStyle w:val="TAC"/>
                    <w:rPr>
                      <w:rFonts w:cs="Arial"/>
                      <w:lang w:eastAsia="zh-CN"/>
                    </w:rPr>
                  </w:pPr>
                  <w:r w:rsidRPr="00DC0226">
                    <w:rPr>
                      <w:highlight w:val="yellow"/>
                    </w:rPr>
                    <w:t>DC_n46N-n48C</w:t>
                  </w:r>
                </w:p>
              </w:tc>
              <w:tc>
                <w:tcPr>
                  <w:tcW w:w="2892" w:type="dxa"/>
                  <w:tcBorders>
                    <w:top w:val="single" w:sz="4" w:space="0" w:color="auto"/>
                    <w:left w:val="single" w:sz="4" w:space="0" w:color="auto"/>
                    <w:bottom w:val="single" w:sz="4" w:space="0" w:color="auto"/>
                    <w:right w:val="single" w:sz="4" w:space="0" w:color="auto"/>
                  </w:tcBorders>
                </w:tcPr>
                <w:p w14:paraId="650CCC27" w14:textId="77777777" w:rsidR="00DC0226" w:rsidRDefault="00DC0226" w:rsidP="00DC0226">
                  <w:pPr>
                    <w:pStyle w:val="TAC"/>
                  </w:pPr>
                  <w:r>
                    <w:lastRenderedPageBreak/>
                    <w:t>DC_n46A-n48A</w:t>
                  </w:r>
                </w:p>
                <w:p w14:paraId="3700DA12" w14:textId="77777777" w:rsidR="00DC0226" w:rsidRDefault="00DC0226" w:rsidP="00DC0226">
                  <w:pPr>
                    <w:pStyle w:val="TAC"/>
                    <w:rPr>
                      <w:lang w:eastAsia="zh-CN"/>
                    </w:rPr>
                  </w:pPr>
                  <w:r>
                    <w:rPr>
                      <w:lang w:eastAsia="zh-CN"/>
                    </w:rPr>
                    <w:t>DC_n46A-n48B</w:t>
                  </w:r>
                </w:p>
              </w:tc>
            </w:tr>
            <w:tr w:rsidR="00DC0226" w14:paraId="395FAAEC"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545ED8" w14:textId="77777777" w:rsidR="00DC0226" w:rsidRDefault="00DC0226" w:rsidP="00DC0226">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00C7424A" w14:textId="77777777" w:rsidR="00DC0226" w:rsidRDefault="00DC0226" w:rsidP="00DC0226">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7746BEBC" w14:textId="77777777" w:rsidR="00DC0226" w:rsidRDefault="00DC0226" w:rsidP="00DC0226">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701038CB" w14:textId="77777777" w:rsidR="00DC0226" w:rsidRDefault="00DC0226" w:rsidP="00DC0226">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DC0226" w14:paraId="424A5D96"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2CFE39" w14:textId="77777777" w:rsidR="00DC0226" w:rsidRDefault="00DC0226" w:rsidP="00DC022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2721860F" w14:textId="77777777" w:rsidR="00DC0226" w:rsidRDefault="00DC0226" w:rsidP="00DC0226">
                  <w:pPr>
                    <w:pStyle w:val="TAC"/>
                    <w:rPr>
                      <w:lang w:eastAsia="zh-CN"/>
                    </w:rPr>
                  </w:pPr>
                  <w:r>
                    <w:rPr>
                      <w:lang w:eastAsia="zh-CN"/>
                    </w:rPr>
                    <w:t>DC_n48B-n66A</w:t>
                  </w:r>
                </w:p>
                <w:p w14:paraId="4C20AD83" w14:textId="77777777" w:rsidR="00DC0226" w:rsidRDefault="00DC0226" w:rsidP="00DC0226">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CAD600C" w14:textId="77777777" w:rsidR="00DC0226" w:rsidRDefault="00DC0226" w:rsidP="00DC022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DC0226" w14:paraId="22C6D045"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F52A4B" w14:textId="77777777" w:rsidR="00DC0226" w:rsidRDefault="00DC0226" w:rsidP="00DC0226">
                  <w:pPr>
                    <w:spacing w:after="0"/>
                    <w:jc w:val="center"/>
                    <w:rPr>
                      <w:rFonts w:ascii="Arial" w:eastAsia="宋体" w:hAnsi="Arial"/>
                      <w:sz w:val="18"/>
                      <w:lang w:val="en-US" w:eastAsia="zh-CN"/>
                    </w:rPr>
                  </w:pPr>
                  <w:r>
                    <w:rPr>
                      <w:rFonts w:ascii="Arial" w:eastAsia="宋体" w:hAnsi="Arial"/>
                      <w:sz w:val="18"/>
                      <w:lang w:val="en-US" w:eastAsia="zh-CN"/>
                    </w:rPr>
                    <w:t>DC_n48A-n66(2A)</w:t>
                  </w:r>
                </w:p>
                <w:p w14:paraId="0D64612E" w14:textId="77777777" w:rsidR="00DC0226" w:rsidRDefault="00DC0226" w:rsidP="00DC0226">
                  <w:pPr>
                    <w:spacing w:after="0"/>
                    <w:jc w:val="center"/>
                    <w:rPr>
                      <w:rFonts w:ascii="Arial" w:eastAsia="宋体" w:hAnsi="Arial"/>
                      <w:sz w:val="18"/>
                      <w:lang w:val="en-US" w:eastAsia="zh-CN"/>
                    </w:rPr>
                  </w:pPr>
                  <w:r>
                    <w:rPr>
                      <w:rFonts w:ascii="Arial" w:eastAsia="宋体" w:hAnsi="Arial"/>
                      <w:sz w:val="18"/>
                      <w:lang w:val="en-US" w:eastAsia="zh-CN"/>
                    </w:rPr>
                    <w:t>DC_n48B-n66(2A)</w:t>
                  </w:r>
                </w:p>
                <w:p w14:paraId="5EF0E4B2" w14:textId="77777777" w:rsidR="00DC0226" w:rsidRDefault="00DC0226" w:rsidP="00DC0226">
                  <w:pPr>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14:paraId="5A826956" w14:textId="77777777" w:rsidR="00DC0226" w:rsidRDefault="00DC0226" w:rsidP="00DC0226">
                  <w:pPr>
                    <w:spacing w:after="0"/>
                    <w:jc w:val="center"/>
                    <w:rPr>
                      <w:rFonts w:ascii="Arial" w:eastAsia="宋体" w:hAnsi="Arial"/>
                      <w:sz w:val="18"/>
                      <w:lang w:val="en-US" w:eastAsia="zh-CN"/>
                    </w:rPr>
                  </w:pPr>
                  <w:r>
                    <w:rPr>
                      <w:rFonts w:ascii="Arial" w:eastAsia="宋体" w:hAnsi="Arial"/>
                      <w:sz w:val="18"/>
                      <w:lang w:val="en-US" w:eastAsia="zh-CN"/>
                    </w:rPr>
                    <w:t>DC_n48(2A)-n66(2A)</w:t>
                  </w:r>
                </w:p>
                <w:p w14:paraId="580FFEED" w14:textId="77777777" w:rsidR="00DC0226" w:rsidRDefault="00DC0226" w:rsidP="00DC0226">
                  <w:pPr>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8B3BF82" w14:textId="77777777" w:rsidR="00DC0226" w:rsidRDefault="00DC0226" w:rsidP="00DC0226">
                  <w:pPr>
                    <w:spacing w:after="0"/>
                    <w:jc w:val="center"/>
                    <w:rPr>
                      <w:rFonts w:ascii="Arial" w:eastAsia="宋体" w:hAnsi="Arial"/>
                      <w:sz w:val="18"/>
                      <w:lang w:eastAsia="zh-CN"/>
                    </w:rPr>
                  </w:pPr>
                  <w:r>
                    <w:rPr>
                      <w:rFonts w:ascii="Arial" w:eastAsia="宋体" w:hAnsi="Arial"/>
                      <w:sz w:val="18"/>
                      <w:lang w:val="en-US" w:eastAsia="zh-CN"/>
                    </w:rPr>
                    <w:t>DC_n48A-n66A</w:t>
                  </w:r>
                </w:p>
              </w:tc>
            </w:tr>
            <w:tr w:rsidR="00DC0226" w14:paraId="7EC7C82A"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030AC3A" w14:textId="77777777" w:rsidR="00DC0226" w:rsidRDefault="00DC0226" w:rsidP="00DC0226">
                  <w:pPr>
                    <w:spacing w:after="0"/>
                    <w:jc w:val="center"/>
                    <w:rPr>
                      <w:rFonts w:ascii="Arial" w:hAnsi="Arial" w:cs="Arial"/>
                      <w:sz w:val="18"/>
                      <w:szCs w:val="18"/>
                      <w:lang w:val="en-US"/>
                    </w:rPr>
                  </w:pPr>
                  <w:r>
                    <w:rPr>
                      <w:rFonts w:ascii="Arial" w:hAnsi="Arial" w:cs="Arial"/>
                      <w:sz w:val="18"/>
                      <w:szCs w:val="18"/>
                      <w:lang w:val="en-US"/>
                    </w:rPr>
                    <w:t>DC_n48A-n70A</w:t>
                  </w:r>
                </w:p>
                <w:p w14:paraId="264BF9A6" w14:textId="77777777" w:rsidR="00DC0226" w:rsidRDefault="00DC0226" w:rsidP="00DC0226">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4BB52135" w14:textId="77777777" w:rsidR="00DC0226" w:rsidRDefault="00DC0226" w:rsidP="00DC0226">
                  <w:pPr>
                    <w:spacing w:after="0"/>
                    <w:jc w:val="center"/>
                    <w:rPr>
                      <w:lang w:val="en-US" w:eastAsia="zh-CN"/>
                    </w:rPr>
                  </w:pPr>
                  <w:r>
                    <w:rPr>
                      <w:rFonts w:ascii="Arial" w:hAnsi="Arial" w:cs="Arial"/>
                      <w:sz w:val="18"/>
                      <w:szCs w:val="18"/>
                      <w:lang w:val="en-US"/>
                    </w:rPr>
                    <w:t>DC_n48A-n70A</w:t>
                  </w:r>
                </w:p>
              </w:tc>
            </w:tr>
            <w:tr w:rsidR="00DC0226" w14:paraId="737E1424"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56F243" w14:textId="77777777" w:rsidR="00DC0226" w:rsidRDefault="00DC0226" w:rsidP="00DC0226">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0F98C9B0" w14:textId="77777777" w:rsidR="00DC0226" w:rsidRDefault="00DC0226" w:rsidP="00DC0226">
                  <w:pPr>
                    <w:spacing w:after="0"/>
                    <w:jc w:val="center"/>
                    <w:rPr>
                      <w:lang w:val="en-US" w:eastAsia="zh-CN"/>
                    </w:rPr>
                  </w:pPr>
                  <w:r>
                    <w:rPr>
                      <w:rFonts w:ascii="Arial" w:hAnsi="Arial" w:cs="Arial"/>
                      <w:sz w:val="18"/>
                      <w:szCs w:val="18"/>
                      <w:lang w:val="en-US"/>
                    </w:rPr>
                    <w:t>DC_n48A-n70A</w:t>
                  </w:r>
                </w:p>
              </w:tc>
            </w:tr>
            <w:tr w:rsidR="00DC0226" w14:paraId="4999D1BF"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6D7938D" w14:textId="77777777" w:rsidR="00DC0226" w:rsidRDefault="00DC0226" w:rsidP="00DC0226">
                  <w:pPr>
                    <w:pStyle w:val="TAC"/>
                    <w:rPr>
                      <w:lang w:eastAsia="zh-CN"/>
                    </w:rPr>
                  </w:pPr>
                  <w:r>
                    <w:rPr>
                      <w:lang w:val="en-US"/>
                    </w:rPr>
                    <w:t>DC_n48A-n71A</w:t>
                  </w:r>
                  <w:r>
                    <w:rPr>
                      <w:lang w:eastAsia="zh-CN"/>
                    </w:rPr>
                    <w:t xml:space="preserve"> </w:t>
                  </w:r>
                </w:p>
                <w:p w14:paraId="57446668" w14:textId="77777777" w:rsidR="00DC0226" w:rsidRDefault="00DC0226" w:rsidP="00DC0226">
                  <w:pPr>
                    <w:pStyle w:val="TAC"/>
                    <w:rPr>
                      <w:lang w:val="en-US"/>
                    </w:rPr>
                  </w:pPr>
                  <w:r>
                    <w:rPr>
                      <w:lang w:val="en-US"/>
                    </w:rPr>
                    <w:t>DC_n48B-n71A</w:t>
                  </w:r>
                </w:p>
                <w:p w14:paraId="761989FB" w14:textId="77777777" w:rsidR="00DC0226" w:rsidRDefault="00DC0226" w:rsidP="00DC0226">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CCF5918" w14:textId="77777777" w:rsidR="00DC0226" w:rsidRDefault="00DC0226" w:rsidP="00DC0226">
                  <w:pPr>
                    <w:pStyle w:val="TAC"/>
                    <w:keepNext w:val="0"/>
                    <w:rPr>
                      <w:lang w:eastAsia="zh-CN"/>
                    </w:rPr>
                  </w:pPr>
                  <w:r>
                    <w:rPr>
                      <w:lang w:val="en-US" w:eastAsia="zh-CN"/>
                    </w:rPr>
                    <w:t>DC</w:t>
                  </w:r>
                  <w:r>
                    <w:rPr>
                      <w:lang w:val="en-US"/>
                    </w:rPr>
                    <w:t>_n48A-n71A</w:t>
                  </w:r>
                </w:p>
              </w:tc>
            </w:tr>
            <w:tr w:rsidR="00DC0226" w14:paraId="0EDB4E29" w14:textId="77777777" w:rsidTr="00DD6B7C">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2D107909" w14:textId="77777777" w:rsidR="00DC0226" w:rsidRDefault="00DC0226" w:rsidP="00DC0226">
                  <w:pPr>
                    <w:pStyle w:val="TAC"/>
                    <w:rPr>
                      <w:lang w:val="en-US"/>
                    </w:rPr>
                  </w:pPr>
                  <w:r>
                    <w:rPr>
                      <w:lang w:val="en-US"/>
                    </w:rPr>
                    <w:t>DC_n48A-n71(2A)</w:t>
                  </w:r>
                </w:p>
                <w:p w14:paraId="6C001047" w14:textId="77777777" w:rsidR="00DC0226" w:rsidRDefault="00DC0226" w:rsidP="00DC0226">
                  <w:pPr>
                    <w:pStyle w:val="TAC"/>
                    <w:rPr>
                      <w:lang w:eastAsia="zh-CN"/>
                    </w:rPr>
                  </w:pPr>
                  <w:r>
                    <w:rPr>
                      <w:lang w:val="en-US"/>
                    </w:rPr>
                    <w:t>DC_n48(2A)-n71A</w:t>
                  </w:r>
                </w:p>
                <w:p w14:paraId="597D74F8" w14:textId="77777777" w:rsidR="00DC0226" w:rsidRDefault="00DC0226" w:rsidP="00DC0226">
                  <w:pPr>
                    <w:pStyle w:val="TAC"/>
                    <w:rPr>
                      <w:lang w:eastAsia="zh-CN"/>
                    </w:rPr>
                  </w:pPr>
                  <w:r>
                    <w:rPr>
                      <w:lang w:val="en-US"/>
                    </w:rPr>
                    <w:t>DC_n48(2A)-n71(2A)</w:t>
                  </w:r>
                </w:p>
                <w:p w14:paraId="3CFD2DA1" w14:textId="77777777" w:rsidR="00DC0226" w:rsidRDefault="00DC0226" w:rsidP="00DC0226">
                  <w:pPr>
                    <w:pStyle w:val="TAC"/>
                    <w:rPr>
                      <w:lang w:eastAsia="zh-CN"/>
                    </w:rPr>
                  </w:pPr>
                  <w:r>
                    <w:rPr>
                      <w:lang w:eastAsia="zh-CN"/>
                    </w:rPr>
                    <w:t>DC</w:t>
                  </w:r>
                  <w:r>
                    <w:t>_n48(3A)-n71A</w:t>
                  </w:r>
                </w:p>
                <w:p w14:paraId="57CC43AB" w14:textId="77777777" w:rsidR="00DC0226" w:rsidRDefault="00DC0226" w:rsidP="00DC0226">
                  <w:pPr>
                    <w:pStyle w:val="TAC"/>
                    <w:rPr>
                      <w:lang w:eastAsia="zh-CN"/>
                    </w:rPr>
                  </w:pPr>
                  <w:r>
                    <w:rPr>
                      <w:lang w:eastAsia="zh-CN"/>
                    </w:rPr>
                    <w:t>DC</w:t>
                  </w:r>
                  <w:r>
                    <w:t>_n48(4A)-n71A</w:t>
                  </w:r>
                </w:p>
                <w:p w14:paraId="524CCA37" w14:textId="77777777" w:rsidR="00DC0226" w:rsidRDefault="00DC0226" w:rsidP="00DC0226">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66F68AAD" w14:textId="77777777" w:rsidR="00DC0226" w:rsidRDefault="00DC0226" w:rsidP="00DC0226">
                  <w:pPr>
                    <w:pStyle w:val="TAC"/>
                    <w:rPr>
                      <w:lang w:val="en-US" w:eastAsia="zh-CN"/>
                    </w:rPr>
                  </w:pPr>
                  <w:r>
                    <w:rPr>
                      <w:lang w:val="en-US" w:eastAsia="zh-CN"/>
                    </w:rPr>
                    <w:t>DC</w:t>
                  </w:r>
                  <w:r>
                    <w:rPr>
                      <w:lang w:val="en-US"/>
                    </w:rPr>
                    <w:t>_n48A-n71A</w:t>
                  </w:r>
                </w:p>
                <w:p w14:paraId="1B3301DD" w14:textId="77777777" w:rsidR="00DC0226" w:rsidRDefault="00DC0226" w:rsidP="00DC0226">
                  <w:pPr>
                    <w:pStyle w:val="TAC"/>
                    <w:rPr>
                      <w:lang w:eastAsia="zh-CN"/>
                    </w:rPr>
                  </w:pPr>
                </w:p>
              </w:tc>
            </w:tr>
            <w:tr w:rsidR="00DC0226" w14:paraId="635D0852"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522A54"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DC_n48A-n96A</w:t>
                  </w:r>
                </w:p>
                <w:p w14:paraId="012E8B2C"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DC_n48B-n96A</w:t>
                  </w:r>
                </w:p>
                <w:p w14:paraId="719DC25D"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DC_n48C-n96A</w:t>
                  </w:r>
                </w:p>
                <w:p w14:paraId="4C367082"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DC_n48A-n96B</w:t>
                  </w:r>
                </w:p>
                <w:p w14:paraId="5F8700DE"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DC_n48B-n96B</w:t>
                  </w:r>
                </w:p>
                <w:p w14:paraId="59393617"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DC_n48C-n96B</w:t>
                  </w:r>
                </w:p>
                <w:p w14:paraId="02DCEA59"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DC_n48A-n96C</w:t>
                  </w:r>
                </w:p>
                <w:p w14:paraId="70171193"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DC_n48B-n96C</w:t>
                  </w:r>
                </w:p>
                <w:p w14:paraId="400A2BEA"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DC_n48C-n96C</w:t>
                  </w:r>
                </w:p>
                <w:p w14:paraId="614395FC"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DC_n48A-n96D</w:t>
                  </w:r>
                </w:p>
                <w:p w14:paraId="78DDC68D"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DC_n48B-n96D</w:t>
                  </w:r>
                </w:p>
                <w:p w14:paraId="6F16FF8A"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DC_n48C-n96D</w:t>
                  </w:r>
                </w:p>
                <w:p w14:paraId="605635C3"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DC_n48A-n96E</w:t>
                  </w:r>
                </w:p>
                <w:p w14:paraId="66595194" w14:textId="77777777" w:rsidR="00DC0226" w:rsidRDefault="00DC0226" w:rsidP="00DC0226">
                  <w:pPr>
                    <w:spacing w:after="0"/>
                    <w:jc w:val="center"/>
                    <w:rPr>
                      <w:rFonts w:ascii="Arial" w:hAnsi="Arial" w:cs="Arial"/>
                      <w:color w:val="000000"/>
                      <w:sz w:val="18"/>
                      <w:szCs w:val="18"/>
                    </w:rPr>
                  </w:pPr>
                  <w:r>
                    <w:rPr>
                      <w:rFonts w:ascii="Arial" w:hAnsi="Arial" w:cs="Arial"/>
                      <w:color w:val="000000"/>
                      <w:sz w:val="18"/>
                      <w:szCs w:val="18"/>
                    </w:rPr>
                    <w:t>DC_n48B-n96E</w:t>
                  </w:r>
                </w:p>
                <w:p w14:paraId="0B9B8F82" w14:textId="77777777" w:rsidR="00DC0226" w:rsidRDefault="00DC0226" w:rsidP="00DC0226">
                  <w:pPr>
                    <w:pStyle w:val="TAC"/>
                    <w:rPr>
                      <w:lang w:eastAsia="zh-CN"/>
                    </w:rPr>
                  </w:pPr>
                  <w:r w:rsidRPr="00DC0226">
                    <w:rPr>
                      <w:rFonts w:cs="Arial"/>
                      <w:color w:val="000000"/>
                      <w:szCs w:val="18"/>
                      <w:highlight w:val="yellow"/>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69DD218D" w14:textId="77777777" w:rsidR="00DC0226" w:rsidRDefault="00DC0226" w:rsidP="00DC0226">
                  <w:pPr>
                    <w:pStyle w:val="TAC"/>
                    <w:rPr>
                      <w:lang w:eastAsia="zh-CN"/>
                    </w:rPr>
                  </w:pPr>
                  <w:r>
                    <w:rPr>
                      <w:rFonts w:cs="Arial"/>
                      <w:color w:val="000000"/>
                      <w:szCs w:val="18"/>
                    </w:rPr>
                    <w:t>DC_n48A-n96A</w:t>
                  </w:r>
                  <w:r>
                    <w:rPr>
                      <w:rFonts w:cs="Arial"/>
                      <w:color w:val="000000"/>
                      <w:szCs w:val="18"/>
                    </w:rPr>
                    <w:br/>
                    <w:t>DC_n48B-n96A</w:t>
                  </w:r>
                </w:p>
              </w:tc>
            </w:tr>
            <w:tr w:rsidR="00DC0226" w14:paraId="1CCC1FC3"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15136D" w14:textId="77777777" w:rsidR="00DC0226" w:rsidRDefault="00DC0226" w:rsidP="00DC0226">
                  <w:pPr>
                    <w:pStyle w:val="TAC"/>
                    <w:rPr>
                      <w:lang w:eastAsia="zh-CN"/>
                    </w:rPr>
                  </w:pPr>
                  <w:r>
                    <w:rPr>
                      <w:lang w:eastAsia="zh-CN"/>
                    </w:rPr>
                    <w:t>DC_n66A-n77A</w:t>
                  </w:r>
                </w:p>
                <w:p w14:paraId="5A96E3B5" w14:textId="77777777" w:rsidR="00DC0226" w:rsidRDefault="00DC0226" w:rsidP="00DC0226">
                  <w:pPr>
                    <w:pStyle w:val="TAC"/>
                  </w:pPr>
                  <w:r>
                    <w:t>DC_n66A-n77C</w:t>
                  </w:r>
                </w:p>
                <w:p w14:paraId="69AA8FEA" w14:textId="77777777" w:rsidR="00DC0226" w:rsidRDefault="00DC0226" w:rsidP="00DC0226">
                  <w:pPr>
                    <w:pStyle w:val="TAC"/>
                    <w:rPr>
                      <w:lang w:eastAsia="zh-CN"/>
                    </w:rPr>
                  </w:pPr>
                  <w:r>
                    <w:rPr>
                      <w:lang w:eastAsia="zh-CN"/>
                    </w:rPr>
                    <w:t>DC_n66B-n77A</w:t>
                  </w:r>
                </w:p>
                <w:p w14:paraId="4F5FE9D6" w14:textId="77777777" w:rsidR="00DC0226" w:rsidRDefault="00DC0226" w:rsidP="00DC0226">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D9A8AD0" w14:textId="77777777" w:rsidR="00DC0226" w:rsidRDefault="00DC0226" w:rsidP="00DC0226">
                  <w:pPr>
                    <w:pStyle w:val="TAC"/>
                    <w:rPr>
                      <w:lang w:eastAsia="zh-CN"/>
                    </w:rPr>
                  </w:pPr>
                  <w:r>
                    <w:rPr>
                      <w:lang w:eastAsia="zh-CN"/>
                    </w:rPr>
                    <w:t>DC_n66A-n77A</w:t>
                  </w:r>
                </w:p>
              </w:tc>
            </w:tr>
            <w:tr w:rsidR="00DC0226" w14:paraId="626F83EE"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B3948" w14:textId="77777777" w:rsidR="00DC0226" w:rsidRDefault="00DC0226" w:rsidP="00DC0226">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40156E6" w14:textId="77777777" w:rsidR="00DC0226" w:rsidRDefault="00DC0226" w:rsidP="00DC0226">
                  <w:pPr>
                    <w:pStyle w:val="TAC"/>
                    <w:rPr>
                      <w:lang w:eastAsia="zh-CN"/>
                    </w:rPr>
                  </w:pPr>
                  <w:r>
                    <w:rPr>
                      <w:lang w:eastAsia="zh-CN"/>
                    </w:rPr>
                    <w:t>DC_n66A-n77A</w:t>
                  </w:r>
                </w:p>
              </w:tc>
            </w:tr>
            <w:tr w:rsidR="00DC0226" w14:paraId="01194BB4"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251B26" w14:textId="77777777" w:rsidR="00DC0226" w:rsidRDefault="00DC0226" w:rsidP="00DC0226">
                  <w:pPr>
                    <w:pStyle w:val="TAC"/>
                  </w:pPr>
                  <w:r>
                    <w:t>DC_n66(2A)-n77(2A)</w:t>
                  </w:r>
                </w:p>
                <w:p w14:paraId="098F6AE8" w14:textId="77777777" w:rsidR="00DC0226" w:rsidRDefault="00DC0226" w:rsidP="00DC0226">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5E05018C" w14:textId="77777777" w:rsidR="00DC0226" w:rsidRDefault="00DC0226" w:rsidP="00DC0226">
                  <w:pPr>
                    <w:pStyle w:val="TAC"/>
                    <w:rPr>
                      <w:lang w:eastAsia="zh-CN"/>
                    </w:rPr>
                  </w:pPr>
                  <w:r>
                    <w:t>DC_n66A-n77A</w:t>
                  </w:r>
                </w:p>
              </w:tc>
            </w:tr>
            <w:tr w:rsidR="00DC0226" w14:paraId="5D78CDEB"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79E4D3" w14:textId="77777777" w:rsidR="00DC0226" w:rsidRDefault="00DC0226" w:rsidP="00DC0226">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94C417A" w14:textId="77777777" w:rsidR="00DC0226" w:rsidRDefault="00DC0226" w:rsidP="00DC0226">
                  <w:pPr>
                    <w:pStyle w:val="TAC"/>
                    <w:rPr>
                      <w:lang w:eastAsia="zh-CN"/>
                    </w:rPr>
                  </w:pPr>
                  <w:r>
                    <w:rPr>
                      <w:lang w:eastAsia="zh-CN"/>
                    </w:rPr>
                    <w:t>DC_n71A-n77A</w:t>
                  </w:r>
                </w:p>
              </w:tc>
            </w:tr>
            <w:tr w:rsidR="00DC0226" w14:paraId="0365B780"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80A016" w14:textId="77777777" w:rsidR="00DC0226" w:rsidRDefault="00DC0226" w:rsidP="00DC0226">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278A6587" w14:textId="77777777" w:rsidR="00DC0226" w:rsidRDefault="00DC0226" w:rsidP="00DC0226">
                  <w:pPr>
                    <w:pStyle w:val="TAC"/>
                    <w:rPr>
                      <w:lang w:eastAsia="zh-CN"/>
                    </w:rPr>
                  </w:pPr>
                  <w:r>
                    <w:rPr>
                      <w:lang w:eastAsia="zh-CN"/>
                    </w:rPr>
                    <w:t>DC_n71A-n77A</w:t>
                  </w:r>
                </w:p>
              </w:tc>
            </w:tr>
            <w:tr w:rsidR="00DC0226" w14:paraId="21CC8229"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3D599A" w14:textId="77777777" w:rsidR="00DC0226" w:rsidRPr="00D573F7" w:rsidRDefault="00DC0226" w:rsidP="00DC0226">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CA35A4F" w14:textId="77777777" w:rsidR="00DC0226" w:rsidRDefault="00DC0226" w:rsidP="00DC0226">
                  <w:pPr>
                    <w:pStyle w:val="TAC"/>
                  </w:pPr>
                  <w:r>
                    <w:rPr>
                      <w:rFonts w:hint="eastAsia"/>
                      <w:lang w:eastAsia="zh-CN"/>
                    </w:rPr>
                    <w:t>D</w:t>
                  </w:r>
                  <w:r>
                    <w:rPr>
                      <w:lang w:eastAsia="zh-CN"/>
                    </w:rPr>
                    <w:t>C_n77A-n79A</w:t>
                  </w:r>
                </w:p>
              </w:tc>
            </w:tr>
            <w:tr w:rsidR="00DC0226" w14:paraId="39F797C1" w14:textId="77777777" w:rsidTr="00DD6B7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A234E" w14:textId="77777777" w:rsidR="00DC0226" w:rsidRPr="00D573F7" w:rsidRDefault="00DC0226" w:rsidP="00DC0226">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43193AF5" w14:textId="77777777" w:rsidR="00DC0226" w:rsidRDefault="00DC0226" w:rsidP="00DC0226">
                  <w:pPr>
                    <w:pStyle w:val="TAC"/>
                  </w:pPr>
                  <w:r>
                    <w:rPr>
                      <w:rFonts w:hint="eastAsia"/>
                      <w:lang w:eastAsia="ja-JP"/>
                    </w:rPr>
                    <w:t>D</w:t>
                  </w:r>
                  <w:r>
                    <w:rPr>
                      <w:lang w:eastAsia="ja-JP"/>
                    </w:rPr>
                    <w:t>C_n77A-n79A</w:t>
                  </w:r>
                </w:p>
              </w:tc>
            </w:tr>
            <w:tr w:rsidR="00DC0226" w14:paraId="5F25CBCF" w14:textId="77777777" w:rsidTr="00DD6B7C">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A859D47" w14:textId="77777777" w:rsidR="00DC0226" w:rsidRDefault="00DC0226" w:rsidP="00DC0226">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2EFA8A7" w14:textId="77777777" w:rsidR="00DC0226" w:rsidRDefault="00DC0226" w:rsidP="00DC0226">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AB2A91C" w14:textId="77777777" w:rsidR="00DC0226" w:rsidRPr="00DC0226" w:rsidRDefault="00DC0226" w:rsidP="00E84F98">
            <w:pPr>
              <w:jc w:val="both"/>
              <w:rPr>
                <w:lang w:eastAsia="zh-CN"/>
              </w:rPr>
            </w:pPr>
          </w:p>
        </w:tc>
      </w:tr>
    </w:tbl>
    <w:p w14:paraId="417F7E4C" w14:textId="77777777" w:rsidR="00DC0226" w:rsidRDefault="00DC0226" w:rsidP="00E84F98">
      <w:pPr>
        <w:jc w:val="both"/>
        <w:rPr>
          <w:lang w:eastAsia="zh-CN"/>
        </w:rPr>
      </w:pPr>
    </w:p>
    <w:p w14:paraId="486877C2" w14:textId="268A2EFF" w:rsidR="00DC0226" w:rsidRDefault="00DC0226" w:rsidP="00E84F98">
      <w:pPr>
        <w:jc w:val="both"/>
        <w:rPr>
          <w:lang w:val="en-US" w:eastAsia="ko-KR"/>
        </w:rPr>
      </w:pPr>
      <w:r>
        <w:lastRenderedPageBreak/>
        <w:t xml:space="preserve">Therefore, the requirements of the </w:t>
      </w:r>
      <w:r>
        <w:rPr>
          <w:lang w:val="en-US"/>
        </w:rPr>
        <w:t>n</w:t>
      </w:r>
      <w:r w:rsidRPr="009C5807">
        <w:rPr>
          <w:lang w:val="en-US"/>
        </w:rPr>
        <w:t xml:space="preserve">umber of serving carriers for </w:t>
      </w:r>
      <w:r w:rsidRPr="009C5807">
        <w:rPr>
          <w:lang w:val="en-US" w:eastAsia="ko-KR"/>
        </w:rPr>
        <w:t>NR-DC</w:t>
      </w:r>
      <w:r>
        <w:rPr>
          <w:lang w:val="en-US" w:eastAsia="ko-KR"/>
        </w:rPr>
        <w:t xml:space="preserve"> need to be defined as follows:</w:t>
      </w:r>
    </w:p>
    <w:p w14:paraId="1E39A62F" w14:textId="49D395A7" w:rsidR="00DC0226" w:rsidRDefault="00DC0226" w:rsidP="00E84F98">
      <w:pPr>
        <w:jc w:val="both"/>
        <w:rPr>
          <w:b/>
          <w:bCs/>
          <w:lang w:eastAsia="zh-CN"/>
        </w:rPr>
      </w:pPr>
      <w:r w:rsidRPr="00DC0226">
        <w:rPr>
          <w:rFonts w:hint="eastAsia"/>
          <w:b/>
          <w:bCs/>
          <w:lang w:eastAsia="zh-CN"/>
        </w:rPr>
        <w:t>P</w:t>
      </w:r>
      <w:r w:rsidRPr="00DC0226">
        <w:rPr>
          <w:b/>
          <w:bCs/>
          <w:lang w:eastAsia="zh-CN"/>
        </w:rPr>
        <w:t>roposal 1:</w:t>
      </w:r>
      <w:r w:rsidRPr="00DC0226">
        <w:rPr>
          <w:b/>
          <w:bCs/>
        </w:rPr>
        <w:t xml:space="preserve"> </w:t>
      </w:r>
      <w:r>
        <w:rPr>
          <w:b/>
          <w:bCs/>
        </w:rPr>
        <w:t xml:space="preserve">For the number of serving carriers for FR1-FR1 NR-DC, </w:t>
      </w:r>
      <w:r w:rsidRPr="00DC0226">
        <w:rPr>
          <w:b/>
          <w:bCs/>
          <w:lang w:eastAsia="zh-CN"/>
        </w:rPr>
        <w:t xml:space="preserve">up to </w:t>
      </w:r>
      <w:r>
        <w:rPr>
          <w:b/>
          <w:bCs/>
          <w:lang w:eastAsia="zh-CN"/>
        </w:rPr>
        <w:t>4</w:t>
      </w:r>
      <w:r w:rsidRPr="00DC0226">
        <w:rPr>
          <w:b/>
          <w:bCs/>
          <w:lang w:eastAsia="zh-CN"/>
        </w:rPr>
        <w:t xml:space="preserve"> NR DL CCs in total in FR1</w:t>
      </w:r>
      <w:r w:rsidR="00F14289">
        <w:rPr>
          <w:b/>
          <w:bCs/>
          <w:lang w:eastAsia="zh-CN"/>
        </w:rPr>
        <w:t xml:space="preserve"> of PCell</w:t>
      </w:r>
      <w:r w:rsidRPr="00DC0226">
        <w:rPr>
          <w:b/>
          <w:bCs/>
          <w:lang w:eastAsia="zh-CN"/>
        </w:rPr>
        <w:t xml:space="preserve">, up to </w:t>
      </w:r>
      <w:r>
        <w:rPr>
          <w:b/>
          <w:bCs/>
          <w:lang w:eastAsia="zh-CN"/>
        </w:rPr>
        <w:t>4</w:t>
      </w:r>
      <w:r w:rsidRPr="00DC0226">
        <w:rPr>
          <w:b/>
          <w:bCs/>
          <w:lang w:eastAsia="zh-CN"/>
        </w:rPr>
        <w:t xml:space="preserve"> NR DL CCs in total in FR</w:t>
      </w:r>
      <w:r>
        <w:rPr>
          <w:b/>
          <w:bCs/>
          <w:lang w:eastAsia="zh-CN"/>
        </w:rPr>
        <w:t>1</w:t>
      </w:r>
      <w:r w:rsidR="00F14289">
        <w:rPr>
          <w:b/>
          <w:bCs/>
          <w:lang w:eastAsia="zh-CN"/>
        </w:rPr>
        <w:t xml:space="preserve"> of PSCell</w:t>
      </w:r>
      <w:r w:rsidRPr="00DC0226">
        <w:rPr>
          <w:b/>
          <w:bCs/>
          <w:lang w:eastAsia="zh-CN"/>
        </w:rPr>
        <w:t>, with 1 UL in PCell, 1 UL in PSCell, and up to 1 UL in each SCell.</w:t>
      </w:r>
    </w:p>
    <w:p w14:paraId="403F0AA2" w14:textId="6695622E" w:rsidR="00896A59" w:rsidRDefault="00DC0226" w:rsidP="00E84F98">
      <w:pPr>
        <w:jc w:val="both"/>
        <w:rPr>
          <w:lang w:eastAsia="zh-CN"/>
        </w:rPr>
      </w:pPr>
      <w:r w:rsidRPr="00DC0226">
        <w:rPr>
          <w:lang w:eastAsia="zh-CN"/>
        </w:rPr>
        <w:t>In addition,</w:t>
      </w:r>
      <w:r>
        <w:rPr>
          <w:lang w:eastAsia="zh-CN"/>
        </w:rPr>
        <w:t xml:space="preserve"> we noticed </w:t>
      </w:r>
      <w:r w:rsidR="008928D4">
        <w:rPr>
          <w:rFonts w:hint="eastAsia"/>
          <w:lang w:eastAsia="zh-CN"/>
        </w:rPr>
        <w:t>in</w:t>
      </w:r>
      <w:r w:rsidR="008928D4">
        <w:rPr>
          <w:lang w:eastAsia="zh-CN"/>
        </w:rPr>
        <w:t xml:space="preserve"> </w:t>
      </w:r>
      <w:r w:rsidR="008928D4">
        <w:rPr>
          <w:rFonts w:hint="eastAsia"/>
          <w:lang w:eastAsia="zh-CN"/>
        </w:rPr>
        <w:t>t</w:t>
      </w:r>
      <w:r w:rsidR="008928D4">
        <w:rPr>
          <w:lang w:eastAsia="zh-CN"/>
        </w:rPr>
        <w:t xml:space="preserve">he newest NR-DC configuration for FR1 and FR2 in the spec 38.101-3, the number of serving carriers for FR1 can be up to 4 carriers as mentioned in the highlighted part in the following table. </w:t>
      </w:r>
      <w:r w:rsidR="00F14289">
        <w:rPr>
          <w:lang w:eastAsia="zh-CN"/>
        </w:rPr>
        <w:t xml:space="preserve">We understand the existing two carriers for PCell in FR1 is based on the assumption of inter-band NR-DC configuration of Rel-15. For Rel-17, the requirements may need to be </w:t>
      </w:r>
      <w:r w:rsidR="00917439">
        <w:rPr>
          <w:lang w:eastAsia="zh-CN"/>
        </w:rPr>
        <w:t>defined</w:t>
      </w:r>
      <w:r w:rsidR="00F14289">
        <w:rPr>
          <w:lang w:eastAsia="zh-CN"/>
        </w:rPr>
        <w:t xml:space="preserve"> as follows:</w:t>
      </w:r>
    </w:p>
    <w:p w14:paraId="3CF5BC41" w14:textId="0BE46F42" w:rsidR="00F14289" w:rsidRDefault="00F14289" w:rsidP="00E84F98">
      <w:pPr>
        <w:jc w:val="both"/>
        <w:rPr>
          <w:b/>
          <w:bCs/>
          <w:lang w:eastAsia="zh-CN"/>
        </w:rPr>
      </w:pPr>
      <w:r w:rsidRPr="00DC0226">
        <w:rPr>
          <w:rFonts w:hint="eastAsia"/>
          <w:b/>
          <w:bCs/>
          <w:lang w:eastAsia="zh-CN"/>
        </w:rPr>
        <w:t>P</w:t>
      </w:r>
      <w:r w:rsidRPr="00DC0226">
        <w:rPr>
          <w:b/>
          <w:bCs/>
          <w:lang w:eastAsia="zh-CN"/>
        </w:rPr>
        <w:t xml:space="preserve">roposal </w:t>
      </w:r>
      <w:r>
        <w:rPr>
          <w:b/>
          <w:bCs/>
          <w:lang w:eastAsia="zh-CN"/>
        </w:rPr>
        <w:t>2</w:t>
      </w:r>
      <w:r w:rsidRPr="00DC0226">
        <w:rPr>
          <w:b/>
          <w:bCs/>
          <w:lang w:eastAsia="zh-CN"/>
        </w:rPr>
        <w:t>:</w:t>
      </w:r>
      <w:r w:rsidRPr="00DC0226">
        <w:rPr>
          <w:b/>
          <w:bCs/>
        </w:rPr>
        <w:t xml:space="preserve"> </w:t>
      </w:r>
      <w:r>
        <w:rPr>
          <w:b/>
          <w:bCs/>
        </w:rPr>
        <w:t xml:space="preserve">For the number of serving carriers for FR1-FR2 NR-DC, </w:t>
      </w:r>
      <w:r w:rsidRPr="00DC0226">
        <w:rPr>
          <w:b/>
          <w:bCs/>
          <w:lang w:eastAsia="zh-CN"/>
        </w:rPr>
        <w:t xml:space="preserve">up to </w:t>
      </w:r>
      <w:r>
        <w:rPr>
          <w:b/>
          <w:bCs/>
          <w:lang w:eastAsia="zh-CN"/>
        </w:rPr>
        <w:t>4</w:t>
      </w:r>
      <w:r w:rsidRPr="00DC0226">
        <w:rPr>
          <w:b/>
          <w:bCs/>
          <w:lang w:eastAsia="zh-CN"/>
        </w:rPr>
        <w:t xml:space="preserve"> NR DL CCs in total in FR1</w:t>
      </w:r>
      <w:r>
        <w:rPr>
          <w:b/>
          <w:bCs/>
          <w:lang w:eastAsia="zh-CN"/>
        </w:rPr>
        <w:t xml:space="preserve"> of PCell</w:t>
      </w:r>
      <w:r w:rsidRPr="00DC0226">
        <w:rPr>
          <w:b/>
          <w:bCs/>
          <w:lang w:eastAsia="zh-CN"/>
        </w:rPr>
        <w:t xml:space="preserve">, up to </w:t>
      </w:r>
      <w:r>
        <w:rPr>
          <w:b/>
          <w:bCs/>
          <w:lang w:eastAsia="zh-CN"/>
        </w:rPr>
        <w:t>8</w:t>
      </w:r>
      <w:r w:rsidRPr="00DC0226">
        <w:rPr>
          <w:b/>
          <w:bCs/>
          <w:lang w:eastAsia="zh-CN"/>
        </w:rPr>
        <w:t xml:space="preserve"> NR DL CCs in total in FR</w:t>
      </w:r>
      <w:r>
        <w:rPr>
          <w:b/>
          <w:bCs/>
          <w:lang w:eastAsia="zh-CN"/>
        </w:rPr>
        <w:t>2 of PSCell</w:t>
      </w:r>
      <w:r w:rsidRPr="00DC0226">
        <w:rPr>
          <w:b/>
          <w:bCs/>
          <w:lang w:eastAsia="zh-CN"/>
        </w:rPr>
        <w:t>, with 1 UL in PCell, 1 UL in PSCell, and up to 1 UL in each SCell.</w:t>
      </w:r>
    </w:p>
    <w:p w14:paraId="558CE3B5" w14:textId="4A534A82" w:rsidR="00896A59" w:rsidRPr="00896A59" w:rsidRDefault="00896A59" w:rsidP="00E84F98">
      <w:pPr>
        <w:jc w:val="both"/>
        <w:rPr>
          <w:b/>
          <w:bCs/>
          <w:lang w:eastAsia="zh-CN"/>
        </w:rPr>
      </w:pPr>
      <w:r w:rsidRPr="00896A59">
        <w:rPr>
          <w:b/>
          <w:bCs/>
          <w:lang w:eastAsia="zh-CN"/>
        </w:rPr>
        <w:t>Observation 1:</w:t>
      </w:r>
      <w:r w:rsidRPr="00896A59">
        <w:rPr>
          <w:b/>
          <w:bCs/>
        </w:rPr>
        <w:t xml:space="preserve"> For the number of serving carriers for FR1-FR2 NR-DC</w:t>
      </w:r>
      <w:r>
        <w:rPr>
          <w:b/>
          <w:bCs/>
        </w:rPr>
        <w:t xml:space="preserve">, </w:t>
      </w:r>
      <w:r>
        <w:rPr>
          <w:b/>
          <w:bCs/>
          <w:lang w:eastAsia="zh-CN"/>
        </w:rPr>
        <w:t>t</w:t>
      </w:r>
      <w:r w:rsidRPr="00896A59">
        <w:rPr>
          <w:b/>
          <w:bCs/>
          <w:lang w:eastAsia="zh-CN"/>
        </w:rPr>
        <w:t>he existing two carriers for PCell in FR1 is based on the assumption of inter-band NR-DC configuration of Rel-15</w:t>
      </w:r>
      <w:r>
        <w:rPr>
          <w:b/>
          <w:bCs/>
          <w:lang w:eastAsia="zh-CN"/>
        </w:rPr>
        <w:t>.</w:t>
      </w:r>
    </w:p>
    <w:tbl>
      <w:tblPr>
        <w:tblStyle w:val="af7"/>
        <w:tblW w:w="0" w:type="auto"/>
        <w:tblLook w:val="04A0" w:firstRow="1" w:lastRow="0" w:firstColumn="1" w:lastColumn="0" w:noHBand="0" w:noVBand="1"/>
      </w:tblPr>
      <w:tblGrid>
        <w:gridCol w:w="9629"/>
      </w:tblGrid>
      <w:tr w:rsidR="008928D4" w14:paraId="77B6A37A" w14:textId="77777777" w:rsidTr="008928D4">
        <w:tc>
          <w:tcPr>
            <w:tcW w:w="9629" w:type="dxa"/>
          </w:tcPr>
          <w:p w14:paraId="3C97E06B" w14:textId="77777777" w:rsidR="008928D4" w:rsidRDefault="008928D4" w:rsidP="008928D4">
            <w:pPr>
              <w:pStyle w:val="TH"/>
            </w:pPr>
            <w:r>
              <w:lastRenderedPageBreak/>
              <w:t>Table 5.5</w:t>
            </w:r>
            <w:r>
              <w:rPr>
                <w:lang w:eastAsia="zh-CN"/>
              </w:rPr>
              <w:t>B.7</w:t>
            </w:r>
            <w:r>
              <w:t>-</w:t>
            </w:r>
            <w:r>
              <w:rPr>
                <w:lang w:eastAsia="zh-CN"/>
              </w:rPr>
              <w:t>3</w:t>
            </w:r>
            <w:r>
              <w:t xml:space="preserve">: Inter-band </w:t>
            </w:r>
            <w:r>
              <w:rPr>
                <w:lang w:eastAsia="zh-CN"/>
              </w:rPr>
              <w:t>NR-DC</w:t>
            </w:r>
            <w:r>
              <w:t xml:space="preserve"> configurations between FR1 and FR2 (four</w:t>
            </w:r>
            <w:r>
              <w:rPr>
                <w:lang w:eastAsia="zh-CN"/>
              </w:rPr>
              <w:t xml:space="preser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3969"/>
            </w:tblGrid>
            <w:tr w:rsidR="008928D4" w14:paraId="65760306" w14:textId="77777777" w:rsidTr="008928D4">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29893C91" w14:textId="77777777" w:rsidR="008928D4" w:rsidRDefault="008928D4" w:rsidP="008928D4">
                  <w:pPr>
                    <w:keepNext/>
                    <w:keepLines/>
                    <w:spacing w:after="0"/>
                    <w:jc w:val="center"/>
                    <w:rPr>
                      <w:rFonts w:ascii="Arial" w:hAnsi="Arial"/>
                      <w:b/>
                      <w:sz w:val="18"/>
                      <w:lang w:eastAsia="fi-FI"/>
                    </w:rPr>
                  </w:pPr>
                  <w:r>
                    <w:rPr>
                      <w:rFonts w:ascii="Arial" w:hAnsi="Arial"/>
                      <w:b/>
                      <w:sz w:val="18"/>
                      <w:lang w:eastAsia="zh-CN"/>
                    </w:rPr>
                    <w:t>Downlink NR DC</w:t>
                  </w:r>
                </w:p>
                <w:p w14:paraId="10E55C66" w14:textId="77777777" w:rsidR="008928D4" w:rsidRDefault="008928D4" w:rsidP="008928D4">
                  <w:pPr>
                    <w:keepNext/>
                    <w:keepLines/>
                    <w:spacing w:after="0"/>
                    <w:jc w:val="center"/>
                    <w:rPr>
                      <w:rFonts w:ascii="Arial" w:hAnsi="Arial"/>
                      <w:b/>
                      <w:sz w:val="18"/>
                      <w:lang w:eastAsia="fi-FI"/>
                    </w:rPr>
                  </w:pP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A1660BD" w14:textId="77777777" w:rsidR="008928D4" w:rsidRDefault="008928D4" w:rsidP="008928D4">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578A0887" w14:textId="77777777" w:rsidR="008928D4" w:rsidRDefault="008928D4" w:rsidP="008928D4">
                  <w:pPr>
                    <w:keepNext/>
                    <w:keepLines/>
                    <w:spacing w:after="0"/>
                    <w:jc w:val="center"/>
                    <w:rPr>
                      <w:rFonts w:ascii="Arial" w:hAnsi="Arial"/>
                      <w:b/>
                      <w:sz w:val="18"/>
                      <w:lang w:eastAsia="fi-FI"/>
                    </w:rPr>
                  </w:pPr>
                  <w:r>
                    <w:rPr>
                      <w:rFonts w:ascii="Arial" w:hAnsi="Arial"/>
                      <w:b/>
                      <w:sz w:val="18"/>
                      <w:lang w:eastAsia="fi-FI"/>
                    </w:rPr>
                    <w:t>configuration</w:t>
                  </w:r>
                </w:p>
              </w:tc>
            </w:tr>
            <w:tr w:rsidR="008928D4" w14:paraId="64B2E43B"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B5EF12A" w14:textId="77777777" w:rsidR="008928D4" w:rsidRDefault="008928D4" w:rsidP="008928D4">
                  <w:pPr>
                    <w:pStyle w:val="TAC"/>
                    <w:rPr>
                      <w:lang w:eastAsia="zh-CN"/>
                    </w:rPr>
                  </w:pPr>
                  <w:r>
                    <w:rPr>
                      <w:lang w:eastAsia="zh-CN"/>
                    </w:rPr>
                    <w:t>DC_n1A-n77A-n79A-n257A</w:t>
                  </w:r>
                </w:p>
                <w:p w14:paraId="0456DF5C" w14:textId="77777777" w:rsidR="008928D4" w:rsidRDefault="008928D4" w:rsidP="008928D4">
                  <w:pPr>
                    <w:pStyle w:val="TAC"/>
                    <w:rPr>
                      <w:lang w:eastAsia="zh-CN"/>
                    </w:rPr>
                  </w:pPr>
                  <w:r>
                    <w:rPr>
                      <w:lang w:eastAsia="zh-CN"/>
                    </w:rPr>
                    <w:t>DC_n1A-n77A-n79A-n257G</w:t>
                  </w:r>
                </w:p>
                <w:p w14:paraId="13C36CB8" w14:textId="77777777" w:rsidR="008928D4" w:rsidRDefault="008928D4" w:rsidP="008928D4">
                  <w:pPr>
                    <w:pStyle w:val="TAC"/>
                    <w:rPr>
                      <w:lang w:eastAsia="zh-CN"/>
                    </w:rPr>
                  </w:pPr>
                  <w:r>
                    <w:rPr>
                      <w:lang w:eastAsia="zh-CN"/>
                    </w:rPr>
                    <w:t>DC_n1A-n77A-n79A-n257H</w:t>
                  </w:r>
                </w:p>
                <w:p w14:paraId="4B2E8D55" w14:textId="77777777" w:rsidR="008928D4" w:rsidRDefault="008928D4" w:rsidP="008928D4">
                  <w:pPr>
                    <w:pStyle w:val="TAC"/>
                    <w:rPr>
                      <w:rFonts w:eastAsia="Arial Unicode MS" w:cs="Arial"/>
                      <w:color w:val="000000"/>
                      <w:lang w:eastAsia="zh-CN"/>
                    </w:rPr>
                  </w:pPr>
                  <w:r>
                    <w:rPr>
                      <w:lang w:eastAsia="zh-CN"/>
                    </w:rPr>
                    <w:t>DC_n1A-n77A-n79A-n257I</w:t>
                  </w:r>
                </w:p>
              </w:tc>
              <w:tc>
                <w:tcPr>
                  <w:tcW w:w="3969" w:type="dxa"/>
                  <w:tcBorders>
                    <w:top w:val="single" w:sz="4" w:space="0" w:color="auto"/>
                    <w:left w:val="single" w:sz="4" w:space="0" w:color="auto"/>
                    <w:bottom w:val="single" w:sz="4" w:space="0" w:color="auto"/>
                    <w:right w:val="single" w:sz="4" w:space="0" w:color="auto"/>
                  </w:tcBorders>
                  <w:hideMark/>
                </w:tcPr>
                <w:p w14:paraId="53F0E273" w14:textId="77777777" w:rsidR="008928D4" w:rsidRDefault="008928D4" w:rsidP="008928D4">
                  <w:pPr>
                    <w:pStyle w:val="TAC"/>
                    <w:rPr>
                      <w:rFonts w:eastAsia="宋体"/>
                      <w:lang w:eastAsia="zh-CN"/>
                    </w:rPr>
                  </w:pPr>
                  <w:r>
                    <w:rPr>
                      <w:lang w:eastAsia="zh-CN"/>
                    </w:rPr>
                    <w:t>DC_n1A-n257A</w:t>
                  </w:r>
                </w:p>
                <w:p w14:paraId="5B2C372F" w14:textId="77777777" w:rsidR="008928D4" w:rsidRDefault="008928D4" w:rsidP="008928D4">
                  <w:pPr>
                    <w:pStyle w:val="TAC"/>
                    <w:rPr>
                      <w:lang w:eastAsia="zh-CN"/>
                    </w:rPr>
                  </w:pPr>
                  <w:r>
                    <w:rPr>
                      <w:lang w:eastAsia="zh-CN"/>
                    </w:rPr>
                    <w:t>DC_n1A-n257G</w:t>
                  </w:r>
                </w:p>
                <w:p w14:paraId="4A4DE502" w14:textId="77777777" w:rsidR="008928D4" w:rsidRDefault="008928D4" w:rsidP="008928D4">
                  <w:pPr>
                    <w:pStyle w:val="TAC"/>
                    <w:rPr>
                      <w:lang w:eastAsia="zh-CN"/>
                    </w:rPr>
                  </w:pPr>
                  <w:r>
                    <w:rPr>
                      <w:lang w:eastAsia="zh-CN"/>
                    </w:rPr>
                    <w:t>DC_n1A-n257H</w:t>
                  </w:r>
                </w:p>
                <w:p w14:paraId="29575CE3" w14:textId="77777777" w:rsidR="008928D4" w:rsidRDefault="008928D4" w:rsidP="008928D4">
                  <w:pPr>
                    <w:pStyle w:val="TAC"/>
                    <w:rPr>
                      <w:lang w:eastAsia="zh-CN"/>
                    </w:rPr>
                  </w:pPr>
                  <w:r>
                    <w:rPr>
                      <w:lang w:eastAsia="zh-CN"/>
                    </w:rPr>
                    <w:t>DC_n1A-n257I</w:t>
                  </w:r>
                </w:p>
                <w:p w14:paraId="17933E2B" w14:textId="77777777" w:rsidR="008928D4" w:rsidRDefault="008928D4" w:rsidP="008928D4">
                  <w:pPr>
                    <w:pStyle w:val="TAC"/>
                    <w:rPr>
                      <w:lang w:eastAsia="zh-CN"/>
                    </w:rPr>
                  </w:pPr>
                  <w:r>
                    <w:rPr>
                      <w:lang w:eastAsia="zh-CN"/>
                    </w:rPr>
                    <w:t>DC_n77A-n257A</w:t>
                  </w:r>
                </w:p>
                <w:p w14:paraId="06C4B8F6" w14:textId="77777777" w:rsidR="008928D4" w:rsidRDefault="008928D4" w:rsidP="008928D4">
                  <w:pPr>
                    <w:pStyle w:val="TAC"/>
                    <w:rPr>
                      <w:lang w:eastAsia="zh-CN"/>
                    </w:rPr>
                  </w:pPr>
                  <w:r>
                    <w:rPr>
                      <w:lang w:eastAsia="zh-CN"/>
                    </w:rPr>
                    <w:t>DC_n77A-n257G</w:t>
                  </w:r>
                </w:p>
                <w:p w14:paraId="43F877D4" w14:textId="77777777" w:rsidR="008928D4" w:rsidRDefault="008928D4" w:rsidP="008928D4">
                  <w:pPr>
                    <w:pStyle w:val="TAC"/>
                    <w:rPr>
                      <w:lang w:eastAsia="zh-CN"/>
                    </w:rPr>
                  </w:pPr>
                  <w:r>
                    <w:rPr>
                      <w:lang w:eastAsia="zh-CN"/>
                    </w:rPr>
                    <w:t>DC_n77A-n257H</w:t>
                  </w:r>
                </w:p>
                <w:p w14:paraId="2E19DE47" w14:textId="77777777" w:rsidR="008928D4" w:rsidRDefault="008928D4" w:rsidP="008928D4">
                  <w:pPr>
                    <w:pStyle w:val="TAC"/>
                    <w:rPr>
                      <w:lang w:eastAsia="zh-CN"/>
                    </w:rPr>
                  </w:pPr>
                  <w:r>
                    <w:rPr>
                      <w:lang w:eastAsia="zh-CN"/>
                    </w:rPr>
                    <w:t>DC_n77A-n257I</w:t>
                  </w:r>
                </w:p>
                <w:p w14:paraId="3171109A" w14:textId="77777777" w:rsidR="008928D4" w:rsidRDefault="008928D4" w:rsidP="008928D4">
                  <w:pPr>
                    <w:pStyle w:val="TAC"/>
                    <w:rPr>
                      <w:lang w:eastAsia="zh-CN"/>
                    </w:rPr>
                  </w:pPr>
                  <w:r>
                    <w:rPr>
                      <w:lang w:eastAsia="zh-CN"/>
                    </w:rPr>
                    <w:t>DC_n79A-n257A</w:t>
                  </w:r>
                </w:p>
                <w:p w14:paraId="5996B05F" w14:textId="77777777" w:rsidR="008928D4" w:rsidRDefault="008928D4" w:rsidP="008928D4">
                  <w:pPr>
                    <w:pStyle w:val="TAC"/>
                    <w:rPr>
                      <w:lang w:eastAsia="zh-CN"/>
                    </w:rPr>
                  </w:pPr>
                  <w:r>
                    <w:rPr>
                      <w:lang w:eastAsia="zh-CN"/>
                    </w:rPr>
                    <w:t>DC_n79A-n257G</w:t>
                  </w:r>
                </w:p>
                <w:p w14:paraId="04F910D8" w14:textId="77777777" w:rsidR="008928D4" w:rsidRDefault="008928D4" w:rsidP="008928D4">
                  <w:pPr>
                    <w:pStyle w:val="TAC"/>
                    <w:rPr>
                      <w:lang w:eastAsia="zh-CN"/>
                    </w:rPr>
                  </w:pPr>
                  <w:r>
                    <w:rPr>
                      <w:lang w:eastAsia="zh-CN"/>
                    </w:rPr>
                    <w:t>DC_n79A-n257H</w:t>
                  </w:r>
                </w:p>
                <w:p w14:paraId="6207EA43" w14:textId="77777777" w:rsidR="008928D4" w:rsidRDefault="008928D4" w:rsidP="008928D4">
                  <w:pPr>
                    <w:pStyle w:val="TAC"/>
                    <w:rPr>
                      <w:rFonts w:eastAsia="Arial Unicode MS" w:cs="Arial"/>
                      <w:color w:val="000000"/>
                    </w:rPr>
                  </w:pPr>
                  <w:r>
                    <w:rPr>
                      <w:lang w:eastAsia="zh-CN"/>
                    </w:rPr>
                    <w:t>DC_n79A-n257I</w:t>
                  </w:r>
                </w:p>
              </w:tc>
            </w:tr>
            <w:tr w:rsidR="008928D4" w14:paraId="4700D2DB"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DEA87BF" w14:textId="77777777" w:rsidR="008928D4" w:rsidRDefault="008928D4" w:rsidP="008928D4">
                  <w:pPr>
                    <w:pStyle w:val="TAC"/>
                    <w:rPr>
                      <w:rFonts w:eastAsia="宋体"/>
                      <w:lang w:eastAsia="zh-CN"/>
                    </w:rPr>
                  </w:pPr>
                  <w:r>
                    <w:rPr>
                      <w:lang w:eastAsia="zh-CN"/>
                    </w:rPr>
                    <w:t>DC_n1A-n78A-n79A-n257A</w:t>
                  </w:r>
                </w:p>
                <w:p w14:paraId="69667BD5" w14:textId="77777777" w:rsidR="008928D4" w:rsidRDefault="008928D4" w:rsidP="008928D4">
                  <w:pPr>
                    <w:pStyle w:val="TAC"/>
                    <w:rPr>
                      <w:lang w:eastAsia="zh-CN"/>
                    </w:rPr>
                  </w:pPr>
                  <w:r>
                    <w:rPr>
                      <w:lang w:eastAsia="zh-CN"/>
                    </w:rPr>
                    <w:t>DC_n1A-n78A-n79A-n257G</w:t>
                  </w:r>
                </w:p>
                <w:p w14:paraId="1BA9853B" w14:textId="77777777" w:rsidR="008928D4" w:rsidRDefault="008928D4" w:rsidP="008928D4">
                  <w:pPr>
                    <w:pStyle w:val="TAC"/>
                    <w:rPr>
                      <w:lang w:eastAsia="zh-CN"/>
                    </w:rPr>
                  </w:pPr>
                  <w:r>
                    <w:rPr>
                      <w:lang w:eastAsia="zh-CN"/>
                    </w:rPr>
                    <w:t>DC_n1A-n78A-n79A-n257H</w:t>
                  </w:r>
                </w:p>
                <w:p w14:paraId="5168DCA8" w14:textId="77777777" w:rsidR="008928D4" w:rsidRDefault="008928D4" w:rsidP="008928D4">
                  <w:pPr>
                    <w:pStyle w:val="TAC"/>
                    <w:rPr>
                      <w:rFonts w:eastAsia="Arial Unicode MS" w:cs="Arial"/>
                      <w:color w:val="000000"/>
                      <w:lang w:eastAsia="zh-CN"/>
                    </w:rPr>
                  </w:pPr>
                  <w:r>
                    <w:rPr>
                      <w:lang w:eastAsia="zh-CN"/>
                    </w:rPr>
                    <w:t>DC_n1A-n78A-n79A-n257I</w:t>
                  </w:r>
                </w:p>
              </w:tc>
              <w:tc>
                <w:tcPr>
                  <w:tcW w:w="3969" w:type="dxa"/>
                  <w:tcBorders>
                    <w:top w:val="single" w:sz="4" w:space="0" w:color="auto"/>
                    <w:left w:val="single" w:sz="4" w:space="0" w:color="auto"/>
                    <w:bottom w:val="single" w:sz="4" w:space="0" w:color="auto"/>
                    <w:right w:val="single" w:sz="4" w:space="0" w:color="auto"/>
                  </w:tcBorders>
                  <w:hideMark/>
                </w:tcPr>
                <w:p w14:paraId="3EE60A06" w14:textId="77777777" w:rsidR="008928D4" w:rsidRDefault="008928D4" w:rsidP="008928D4">
                  <w:pPr>
                    <w:pStyle w:val="TAC"/>
                    <w:rPr>
                      <w:rFonts w:eastAsia="宋体"/>
                      <w:lang w:eastAsia="zh-CN"/>
                    </w:rPr>
                  </w:pPr>
                  <w:r>
                    <w:rPr>
                      <w:lang w:eastAsia="zh-CN"/>
                    </w:rPr>
                    <w:t>DC_n1A-n257A</w:t>
                  </w:r>
                </w:p>
                <w:p w14:paraId="1A1B5EB9" w14:textId="77777777" w:rsidR="008928D4" w:rsidRDefault="008928D4" w:rsidP="008928D4">
                  <w:pPr>
                    <w:pStyle w:val="TAC"/>
                    <w:rPr>
                      <w:lang w:eastAsia="zh-CN"/>
                    </w:rPr>
                  </w:pPr>
                  <w:r>
                    <w:rPr>
                      <w:lang w:eastAsia="zh-CN"/>
                    </w:rPr>
                    <w:t>DC_n1A-n257G</w:t>
                  </w:r>
                </w:p>
                <w:p w14:paraId="270DB12E" w14:textId="77777777" w:rsidR="008928D4" w:rsidRDefault="008928D4" w:rsidP="008928D4">
                  <w:pPr>
                    <w:pStyle w:val="TAC"/>
                    <w:rPr>
                      <w:lang w:eastAsia="zh-CN"/>
                    </w:rPr>
                  </w:pPr>
                  <w:r>
                    <w:rPr>
                      <w:lang w:eastAsia="zh-CN"/>
                    </w:rPr>
                    <w:t>DC_n1A-n257H</w:t>
                  </w:r>
                </w:p>
                <w:p w14:paraId="5353009C" w14:textId="77777777" w:rsidR="008928D4" w:rsidRDefault="008928D4" w:rsidP="008928D4">
                  <w:pPr>
                    <w:pStyle w:val="TAC"/>
                    <w:rPr>
                      <w:lang w:eastAsia="zh-CN"/>
                    </w:rPr>
                  </w:pPr>
                  <w:r>
                    <w:rPr>
                      <w:lang w:eastAsia="zh-CN"/>
                    </w:rPr>
                    <w:t>DC_n1A-n257I</w:t>
                  </w:r>
                </w:p>
                <w:p w14:paraId="324B44C7" w14:textId="77777777" w:rsidR="008928D4" w:rsidRDefault="008928D4" w:rsidP="008928D4">
                  <w:pPr>
                    <w:pStyle w:val="TAC"/>
                    <w:rPr>
                      <w:lang w:eastAsia="zh-CN"/>
                    </w:rPr>
                  </w:pPr>
                  <w:r>
                    <w:rPr>
                      <w:lang w:eastAsia="zh-CN"/>
                    </w:rPr>
                    <w:t>DC_n78A-n257A</w:t>
                  </w:r>
                </w:p>
                <w:p w14:paraId="0C9A538C" w14:textId="77777777" w:rsidR="008928D4" w:rsidRDefault="008928D4" w:rsidP="008928D4">
                  <w:pPr>
                    <w:pStyle w:val="TAC"/>
                    <w:rPr>
                      <w:lang w:eastAsia="zh-CN"/>
                    </w:rPr>
                  </w:pPr>
                  <w:r>
                    <w:rPr>
                      <w:lang w:eastAsia="zh-CN"/>
                    </w:rPr>
                    <w:t>DC_n78A-n257G</w:t>
                  </w:r>
                </w:p>
                <w:p w14:paraId="1783DFC1" w14:textId="77777777" w:rsidR="008928D4" w:rsidRDefault="008928D4" w:rsidP="008928D4">
                  <w:pPr>
                    <w:pStyle w:val="TAC"/>
                    <w:rPr>
                      <w:lang w:eastAsia="zh-CN"/>
                    </w:rPr>
                  </w:pPr>
                  <w:r>
                    <w:rPr>
                      <w:lang w:eastAsia="zh-CN"/>
                    </w:rPr>
                    <w:t>DC_n78A-n257H</w:t>
                  </w:r>
                </w:p>
                <w:p w14:paraId="392BA3F0" w14:textId="77777777" w:rsidR="008928D4" w:rsidRDefault="008928D4" w:rsidP="008928D4">
                  <w:pPr>
                    <w:pStyle w:val="TAC"/>
                    <w:rPr>
                      <w:lang w:eastAsia="zh-CN"/>
                    </w:rPr>
                  </w:pPr>
                  <w:r>
                    <w:rPr>
                      <w:lang w:eastAsia="zh-CN"/>
                    </w:rPr>
                    <w:t>DC_n78A-n257I</w:t>
                  </w:r>
                </w:p>
                <w:p w14:paraId="5A3D0A33" w14:textId="77777777" w:rsidR="008928D4" w:rsidRDefault="008928D4" w:rsidP="008928D4">
                  <w:pPr>
                    <w:pStyle w:val="TAC"/>
                    <w:rPr>
                      <w:lang w:eastAsia="zh-CN"/>
                    </w:rPr>
                  </w:pPr>
                  <w:r>
                    <w:rPr>
                      <w:lang w:eastAsia="zh-CN"/>
                    </w:rPr>
                    <w:t>DC_n79A-n257A</w:t>
                  </w:r>
                </w:p>
                <w:p w14:paraId="72BD2276" w14:textId="77777777" w:rsidR="008928D4" w:rsidRDefault="008928D4" w:rsidP="008928D4">
                  <w:pPr>
                    <w:pStyle w:val="TAC"/>
                    <w:rPr>
                      <w:lang w:eastAsia="zh-CN"/>
                    </w:rPr>
                  </w:pPr>
                  <w:r>
                    <w:rPr>
                      <w:lang w:eastAsia="zh-CN"/>
                    </w:rPr>
                    <w:t>DC_n79A-n257G</w:t>
                  </w:r>
                </w:p>
                <w:p w14:paraId="5CE00433" w14:textId="77777777" w:rsidR="008928D4" w:rsidRDefault="008928D4" w:rsidP="008928D4">
                  <w:pPr>
                    <w:pStyle w:val="TAC"/>
                    <w:rPr>
                      <w:lang w:eastAsia="zh-CN"/>
                    </w:rPr>
                  </w:pPr>
                  <w:r>
                    <w:rPr>
                      <w:lang w:eastAsia="zh-CN"/>
                    </w:rPr>
                    <w:t>DC_n79A-n257H</w:t>
                  </w:r>
                </w:p>
                <w:p w14:paraId="190DF1C5" w14:textId="77777777" w:rsidR="008928D4" w:rsidRDefault="008928D4" w:rsidP="008928D4">
                  <w:pPr>
                    <w:pStyle w:val="TAC"/>
                    <w:rPr>
                      <w:rFonts w:eastAsia="Arial Unicode MS" w:cs="Arial"/>
                      <w:color w:val="000000"/>
                    </w:rPr>
                  </w:pPr>
                  <w:r>
                    <w:rPr>
                      <w:lang w:eastAsia="zh-CN"/>
                    </w:rPr>
                    <w:t>DC_n79A-n257I</w:t>
                  </w:r>
                </w:p>
              </w:tc>
            </w:tr>
            <w:tr w:rsidR="008928D4" w14:paraId="23D51778"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5A5EF8F" w14:textId="77777777" w:rsidR="008928D4" w:rsidRDefault="008928D4" w:rsidP="008928D4">
                  <w:pPr>
                    <w:pStyle w:val="TAC"/>
                    <w:rPr>
                      <w:rFonts w:eastAsia="宋体"/>
                    </w:rPr>
                  </w:pPr>
                  <w:r>
                    <w:t>DC_n3A-n7A-n78A-n258A</w:t>
                  </w:r>
                </w:p>
                <w:p w14:paraId="49E3E5D0" w14:textId="77777777" w:rsidR="008928D4" w:rsidRDefault="008928D4" w:rsidP="008928D4">
                  <w:pPr>
                    <w:pStyle w:val="TAC"/>
                  </w:pPr>
                  <w:r>
                    <w:t>DC_n3A-n7A-n78A-n258B</w:t>
                  </w:r>
                </w:p>
                <w:p w14:paraId="46F4447D" w14:textId="77777777" w:rsidR="008928D4" w:rsidRDefault="008928D4" w:rsidP="008928D4">
                  <w:pPr>
                    <w:pStyle w:val="TAC"/>
                  </w:pPr>
                  <w:r>
                    <w:t>DC_n3A-n7A-n78A-n258C</w:t>
                  </w:r>
                </w:p>
                <w:p w14:paraId="23F446C7" w14:textId="77777777" w:rsidR="008928D4" w:rsidRDefault="008928D4" w:rsidP="008928D4">
                  <w:pPr>
                    <w:pStyle w:val="TAC"/>
                  </w:pPr>
                  <w:r>
                    <w:t>DC_n3A-n7A-n78A-n258D</w:t>
                  </w:r>
                </w:p>
                <w:p w14:paraId="6D4C1230" w14:textId="77777777" w:rsidR="008928D4" w:rsidRDefault="008928D4" w:rsidP="008928D4">
                  <w:pPr>
                    <w:pStyle w:val="TAC"/>
                  </w:pPr>
                  <w:r>
                    <w:t>DC_n3A-n7A-n78A-n258E</w:t>
                  </w:r>
                </w:p>
                <w:p w14:paraId="1A62A9BC" w14:textId="77777777" w:rsidR="008928D4" w:rsidRDefault="008928D4" w:rsidP="008928D4">
                  <w:pPr>
                    <w:pStyle w:val="TAC"/>
                  </w:pPr>
                  <w:r>
                    <w:t>DC_n3A-n7A-n78A-n258F</w:t>
                  </w:r>
                </w:p>
                <w:p w14:paraId="56165328" w14:textId="77777777" w:rsidR="008928D4" w:rsidRDefault="008928D4" w:rsidP="008928D4">
                  <w:pPr>
                    <w:pStyle w:val="TAC"/>
                  </w:pPr>
                  <w:r>
                    <w:t>DC_n3A-n7A-n78A-n258G</w:t>
                  </w:r>
                </w:p>
                <w:p w14:paraId="318118C6" w14:textId="77777777" w:rsidR="008928D4" w:rsidRDefault="008928D4" w:rsidP="008928D4">
                  <w:pPr>
                    <w:pStyle w:val="TAC"/>
                  </w:pPr>
                  <w:r>
                    <w:t>DC_n3A-n7A-n78A-n258H</w:t>
                  </w:r>
                </w:p>
                <w:p w14:paraId="40A02558" w14:textId="77777777" w:rsidR="008928D4" w:rsidRDefault="008928D4" w:rsidP="008928D4">
                  <w:pPr>
                    <w:pStyle w:val="TAC"/>
                  </w:pPr>
                  <w:r>
                    <w:t>DC_n3A-n7A-n78A-n258I</w:t>
                  </w:r>
                </w:p>
                <w:p w14:paraId="5AC56A66" w14:textId="77777777" w:rsidR="008928D4" w:rsidRDefault="008928D4" w:rsidP="008928D4">
                  <w:pPr>
                    <w:pStyle w:val="TAC"/>
                  </w:pPr>
                  <w:r>
                    <w:t>DC_n3A-n7A-n78A-n258J</w:t>
                  </w:r>
                </w:p>
                <w:p w14:paraId="628FA531" w14:textId="77777777" w:rsidR="008928D4" w:rsidRDefault="008928D4" w:rsidP="008928D4">
                  <w:pPr>
                    <w:pStyle w:val="TAC"/>
                  </w:pPr>
                  <w:r>
                    <w:t>DC_n3A-n7A-n78A-n258K</w:t>
                  </w:r>
                </w:p>
                <w:p w14:paraId="3BC13659" w14:textId="77777777" w:rsidR="008928D4" w:rsidRDefault="008928D4" w:rsidP="008928D4">
                  <w:pPr>
                    <w:pStyle w:val="TAC"/>
                  </w:pPr>
                  <w:r>
                    <w:t>DC_n3A-n7A-n78A-n258L</w:t>
                  </w:r>
                </w:p>
                <w:p w14:paraId="7E4EBD3C" w14:textId="77777777" w:rsidR="008928D4" w:rsidRDefault="008928D4" w:rsidP="008928D4">
                  <w:pPr>
                    <w:pStyle w:val="TAC"/>
                  </w:pPr>
                  <w:r>
                    <w:t>DC_n3A-n7A-n78A-n258M</w:t>
                  </w:r>
                </w:p>
              </w:tc>
              <w:tc>
                <w:tcPr>
                  <w:tcW w:w="3969" w:type="dxa"/>
                  <w:tcBorders>
                    <w:top w:val="single" w:sz="4" w:space="0" w:color="auto"/>
                    <w:left w:val="single" w:sz="4" w:space="0" w:color="auto"/>
                    <w:bottom w:val="single" w:sz="4" w:space="0" w:color="auto"/>
                    <w:right w:val="single" w:sz="4" w:space="0" w:color="auto"/>
                  </w:tcBorders>
                  <w:hideMark/>
                </w:tcPr>
                <w:p w14:paraId="2DBE9CE3" w14:textId="77777777" w:rsidR="008928D4" w:rsidRDefault="008928D4" w:rsidP="008928D4">
                  <w:pPr>
                    <w:pStyle w:val="TAC"/>
                    <w:rPr>
                      <w:szCs w:val="18"/>
                    </w:rPr>
                  </w:pPr>
                  <w:r>
                    <w:rPr>
                      <w:szCs w:val="18"/>
                    </w:rPr>
                    <w:t>DC_n3A-n7A</w:t>
                  </w:r>
                </w:p>
                <w:p w14:paraId="04956E23" w14:textId="77777777" w:rsidR="008928D4" w:rsidRDefault="008928D4" w:rsidP="008928D4">
                  <w:pPr>
                    <w:pStyle w:val="TAC"/>
                    <w:rPr>
                      <w:szCs w:val="18"/>
                    </w:rPr>
                  </w:pPr>
                  <w:r>
                    <w:rPr>
                      <w:szCs w:val="18"/>
                    </w:rPr>
                    <w:t>DC_n3A-n78A</w:t>
                  </w:r>
                </w:p>
                <w:p w14:paraId="73AED4A2" w14:textId="77777777" w:rsidR="008928D4" w:rsidRDefault="008928D4" w:rsidP="008928D4">
                  <w:pPr>
                    <w:pStyle w:val="TAC"/>
                    <w:rPr>
                      <w:szCs w:val="18"/>
                    </w:rPr>
                  </w:pPr>
                  <w:r>
                    <w:rPr>
                      <w:szCs w:val="18"/>
                    </w:rPr>
                    <w:t>DC_n7A-n78A</w:t>
                  </w:r>
                </w:p>
                <w:p w14:paraId="1520333B" w14:textId="77777777" w:rsidR="008928D4" w:rsidRDefault="008928D4" w:rsidP="008928D4">
                  <w:pPr>
                    <w:pStyle w:val="TAC"/>
                    <w:rPr>
                      <w:szCs w:val="18"/>
                    </w:rPr>
                  </w:pPr>
                  <w:r>
                    <w:rPr>
                      <w:szCs w:val="18"/>
                    </w:rPr>
                    <w:t>DC_n3A-n258A</w:t>
                  </w:r>
                </w:p>
                <w:p w14:paraId="0F5A12F6" w14:textId="77777777" w:rsidR="008928D4" w:rsidRDefault="008928D4" w:rsidP="008928D4">
                  <w:pPr>
                    <w:pStyle w:val="TAC"/>
                    <w:rPr>
                      <w:szCs w:val="18"/>
                    </w:rPr>
                  </w:pPr>
                  <w:r>
                    <w:rPr>
                      <w:szCs w:val="18"/>
                    </w:rPr>
                    <w:t>DC_n3A-n258G</w:t>
                  </w:r>
                </w:p>
                <w:p w14:paraId="0D962782" w14:textId="77777777" w:rsidR="008928D4" w:rsidRDefault="008928D4" w:rsidP="008928D4">
                  <w:pPr>
                    <w:pStyle w:val="TAC"/>
                    <w:rPr>
                      <w:szCs w:val="18"/>
                    </w:rPr>
                  </w:pPr>
                  <w:r>
                    <w:rPr>
                      <w:szCs w:val="18"/>
                    </w:rPr>
                    <w:t>DC_n3A-n258H</w:t>
                  </w:r>
                </w:p>
                <w:p w14:paraId="54766C49" w14:textId="77777777" w:rsidR="008928D4" w:rsidRDefault="008928D4" w:rsidP="008928D4">
                  <w:pPr>
                    <w:pStyle w:val="TAC"/>
                    <w:rPr>
                      <w:szCs w:val="18"/>
                    </w:rPr>
                  </w:pPr>
                  <w:r>
                    <w:rPr>
                      <w:szCs w:val="18"/>
                    </w:rPr>
                    <w:t>DC_n3A-n258I</w:t>
                  </w:r>
                </w:p>
                <w:p w14:paraId="5E24FFFD" w14:textId="77777777" w:rsidR="008928D4" w:rsidRDefault="008928D4" w:rsidP="008928D4">
                  <w:pPr>
                    <w:pStyle w:val="TAC"/>
                    <w:rPr>
                      <w:szCs w:val="18"/>
                    </w:rPr>
                  </w:pPr>
                  <w:r>
                    <w:rPr>
                      <w:szCs w:val="18"/>
                    </w:rPr>
                    <w:t>DC_n7A-n258A</w:t>
                  </w:r>
                </w:p>
                <w:p w14:paraId="4C7D7416" w14:textId="77777777" w:rsidR="008928D4" w:rsidRDefault="008928D4" w:rsidP="008928D4">
                  <w:pPr>
                    <w:pStyle w:val="TAC"/>
                    <w:rPr>
                      <w:szCs w:val="18"/>
                    </w:rPr>
                  </w:pPr>
                  <w:r>
                    <w:rPr>
                      <w:szCs w:val="18"/>
                    </w:rPr>
                    <w:t>DC_n7A-n258G</w:t>
                  </w:r>
                </w:p>
                <w:p w14:paraId="03DB4E68" w14:textId="77777777" w:rsidR="008928D4" w:rsidRDefault="008928D4" w:rsidP="008928D4">
                  <w:pPr>
                    <w:pStyle w:val="TAC"/>
                    <w:rPr>
                      <w:szCs w:val="18"/>
                    </w:rPr>
                  </w:pPr>
                  <w:r>
                    <w:rPr>
                      <w:szCs w:val="18"/>
                    </w:rPr>
                    <w:t>DC_n7A-n258H</w:t>
                  </w:r>
                </w:p>
                <w:p w14:paraId="0F5B9A2A" w14:textId="77777777" w:rsidR="008928D4" w:rsidRDefault="008928D4" w:rsidP="008928D4">
                  <w:pPr>
                    <w:pStyle w:val="TAC"/>
                    <w:rPr>
                      <w:szCs w:val="18"/>
                    </w:rPr>
                  </w:pPr>
                  <w:r>
                    <w:rPr>
                      <w:szCs w:val="18"/>
                    </w:rPr>
                    <w:t>DC_n7A-n258I</w:t>
                  </w:r>
                </w:p>
                <w:p w14:paraId="48360171" w14:textId="77777777" w:rsidR="008928D4" w:rsidRDefault="008928D4" w:rsidP="008928D4">
                  <w:pPr>
                    <w:pStyle w:val="TAC"/>
                    <w:rPr>
                      <w:szCs w:val="18"/>
                    </w:rPr>
                  </w:pPr>
                  <w:r>
                    <w:rPr>
                      <w:szCs w:val="18"/>
                    </w:rPr>
                    <w:t>DC_n78A-n258A</w:t>
                  </w:r>
                </w:p>
                <w:p w14:paraId="5AE23121" w14:textId="77777777" w:rsidR="008928D4" w:rsidRDefault="008928D4" w:rsidP="008928D4">
                  <w:pPr>
                    <w:pStyle w:val="TAC"/>
                    <w:rPr>
                      <w:szCs w:val="18"/>
                    </w:rPr>
                  </w:pPr>
                  <w:r>
                    <w:rPr>
                      <w:szCs w:val="18"/>
                    </w:rPr>
                    <w:t>DC_n78A-n258G</w:t>
                  </w:r>
                </w:p>
                <w:p w14:paraId="32839A1A" w14:textId="77777777" w:rsidR="008928D4" w:rsidRDefault="008928D4" w:rsidP="008928D4">
                  <w:pPr>
                    <w:pStyle w:val="TAC"/>
                    <w:rPr>
                      <w:szCs w:val="18"/>
                    </w:rPr>
                  </w:pPr>
                  <w:r>
                    <w:rPr>
                      <w:szCs w:val="18"/>
                    </w:rPr>
                    <w:t>DC_n78A-n258H</w:t>
                  </w:r>
                </w:p>
                <w:p w14:paraId="7DBBAC7C" w14:textId="77777777" w:rsidR="008928D4" w:rsidRDefault="008928D4" w:rsidP="008928D4">
                  <w:pPr>
                    <w:pStyle w:val="TAC"/>
                  </w:pPr>
                  <w:r>
                    <w:rPr>
                      <w:szCs w:val="18"/>
                    </w:rPr>
                    <w:t>DC_n78A-n258I</w:t>
                  </w:r>
                </w:p>
              </w:tc>
            </w:tr>
            <w:tr w:rsidR="008928D4" w14:paraId="6D320792"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0F22B57" w14:textId="77777777" w:rsidR="008928D4" w:rsidRDefault="008928D4" w:rsidP="008928D4">
                  <w:pPr>
                    <w:pStyle w:val="TAC"/>
                  </w:pPr>
                  <w:r>
                    <w:t>DC_n3A-n7B-n78A-n258A</w:t>
                  </w:r>
                </w:p>
                <w:p w14:paraId="25756CCB" w14:textId="77777777" w:rsidR="008928D4" w:rsidRDefault="008928D4" w:rsidP="008928D4">
                  <w:pPr>
                    <w:pStyle w:val="TAC"/>
                  </w:pPr>
                  <w:r>
                    <w:t>DC_n3A-n7B-n78A-n258B</w:t>
                  </w:r>
                </w:p>
                <w:p w14:paraId="24DB6677" w14:textId="77777777" w:rsidR="008928D4" w:rsidRDefault="008928D4" w:rsidP="008928D4">
                  <w:pPr>
                    <w:pStyle w:val="TAC"/>
                  </w:pPr>
                  <w:r>
                    <w:t>DC_n3A-n7B-n78A-n258C</w:t>
                  </w:r>
                </w:p>
                <w:p w14:paraId="0FF697FC" w14:textId="77777777" w:rsidR="008928D4" w:rsidRDefault="008928D4" w:rsidP="008928D4">
                  <w:pPr>
                    <w:pStyle w:val="TAC"/>
                  </w:pPr>
                  <w:r>
                    <w:t>DC_n3A-n7B-n78A-n258D</w:t>
                  </w:r>
                </w:p>
                <w:p w14:paraId="02314D3B" w14:textId="77777777" w:rsidR="008928D4" w:rsidRDefault="008928D4" w:rsidP="008928D4">
                  <w:pPr>
                    <w:pStyle w:val="TAC"/>
                  </w:pPr>
                  <w:r>
                    <w:t>DC_n3A-n7B-n78A-n258E</w:t>
                  </w:r>
                </w:p>
                <w:p w14:paraId="386C8A21" w14:textId="77777777" w:rsidR="008928D4" w:rsidRDefault="008928D4" w:rsidP="008928D4">
                  <w:pPr>
                    <w:pStyle w:val="TAC"/>
                  </w:pPr>
                  <w:r>
                    <w:t>DC_n3A-n7B-n78A-n258F</w:t>
                  </w:r>
                </w:p>
                <w:p w14:paraId="36FBE896" w14:textId="77777777" w:rsidR="008928D4" w:rsidRDefault="008928D4" w:rsidP="008928D4">
                  <w:pPr>
                    <w:pStyle w:val="TAC"/>
                  </w:pPr>
                  <w:r>
                    <w:t>DC_n3A-n7B-n78A-n258G</w:t>
                  </w:r>
                </w:p>
                <w:p w14:paraId="79168FBD" w14:textId="77777777" w:rsidR="008928D4" w:rsidRDefault="008928D4" w:rsidP="008928D4">
                  <w:pPr>
                    <w:pStyle w:val="TAC"/>
                  </w:pPr>
                  <w:r>
                    <w:t>DC_n3A-n7B-n78A-n258H</w:t>
                  </w:r>
                </w:p>
                <w:p w14:paraId="71955046" w14:textId="77777777" w:rsidR="008928D4" w:rsidRDefault="008928D4" w:rsidP="008928D4">
                  <w:pPr>
                    <w:pStyle w:val="TAC"/>
                  </w:pPr>
                  <w:r>
                    <w:t>DC_n3A-n7B-n78A-n258I</w:t>
                  </w:r>
                </w:p>
                <w:p w14:paraId="08358F22" w14:textId="77777777" w:rsidR="008928D4" w:rsidRDefault="008928D4" w:rsidP="008928D4">
                  <w:pPr>
                    <w:pStyle w:val="TAC"/>
                  </w:pPr>
                  <w:r>
                    <w:t>DC_n3A-n7B-n78A-n258J</w:t>
                  </w:r>
                </w:p>
                <w:p w14:paraId="09C0CF04" w14:textId="77777777" w:rsidR="008928D4" w:rsidRDefault="008928D4" w:rsidP="008928D4">
                  <w:pPr>
                    <w:pStyle w:val="TAC"/>
                  </w:pPr>
                  <w:r>
                    <w:t>DC_n3A-n7B-n78A-n258K</w:t>
                  </w:r>
                </w:p>
                <w:p w14:paraId="44D280C1" w14:textId="77777777" w:rsidR="008928D4" w:rsidRDefault="008928D4" w:rsidP="008928D4">
                  <w:pPr>
                    <w:pStyle w:val="TAC"/>
                  </w:pPr>
                  <w:r w:rsidRPr="008928D4">
                    <w:rPr>
                      <w:highlight w:val="yellow"/>
                    </w:rPr>
                    <w:t>DC_n3A-n7B-n78A-n258L</w:t>
                  </w:r>
                </w:p>
                <w:p w14:paraId="5AA23DB5" w14:textId="77777777" w:rsidR="008928D4" w:rsidRDefault="008928D4" w:rsidP="008928D4">
                  <w:pPr>
                    <w:pStyle w:val="TAC"/>
                  </w:pPr>
                  <w:r>
                    <w:t>DC_n3A-n7B-n78A-n258M</w:t>
                  </w:r>
                </w:p>
              </w:tc>
              <w:tc>
                <w:tcPr>
                  <w:tcW w:w="3969" w:type="dxa"/>
                  <w:tcBorders>
                    <w:top w:val="single" w:sz="4" w:space="0" w:color="auto"/>
                    <w:left w:val="single" w:sz="4" w:space="0" w:color="auto"/>
                    <w:bottom w:val="single" w:sz="4" w:space="0" w:color="auto"/>
                    <w:right w:val="single" w:sz="4" w:space="0" w:color="auto"/>
                  </w:tcBorders>
                  <w:hideMark/>
                </w:tcPr>
                <w:p w14:paraId="1D26418A" w14:textId="77777777" w:rsidR="008928D4" w:rsidRDefault="008928D4" w:rsidP="008928D4">
                  <w:pPr>
                    <w:pStyle w:val="TAC"/>
                    <w:rPr>
                      <w:szCs w:val="18"/>
                    </w:rPr>
                  </w:pPr>
                  <w:r>
                    <w:rPr>
                      <w:szCs w:val="18"/>
                    </w:rPr>
                    <w:t>DC_n3A-n7A</w:t>
                  </w:r>
                </w:p>
                <w:p w14:paraId="5FAD1D7A" w14:textId="77777777" w:rsidR="008928D4" w:rsidRDefault="008928D4" w:rsidP="008928D4">
                  <w:pPr>
                    <w:pStyle w:val="TAC"/>
                    <w:rPr>
                      <w:szCs w:val="18"/>
                    </w:rPr>
                  </w:pPr>
                  <w:r>
                    <w:rPr>
                      <w:szCs w:val="18"/>
                    </w:rPr>
                    <w:t>DC_n3A-n78A</w:t>
                  </w:r>
                </w:p>
                <w:p w14:paraId="0F50C311" w14:textId="77777777" w:rsidR="008928D4" w:rsidRDefault="008928D4" w:rsidP="008928D4">
                  <w:pPr>
                    <w:pStyle w:val="TAC"/>
                    <w:rPr>
                      <w:szCs w:val="18"/>
                    </w:rPr>
                  </w:pPr>
                  <w:r>
                    <w:rPr>
                      <w:szCs w:val="18"/>
                    </w:rPr>
                    <w:t>DC_n7A-n78A</w:t>
                  </w:r>
                </w:p>
                <w:p w14:paraId="28580C50" w14:textId="77777777" w:rsidR="008928D4" w:rsidRDefault="008928D4" w:rsidP="008928D4">
                  <w:pPr>
                    <w:pStyle w:val="TAC"/>
                    <w:rPr>
                      <w:szCs w:val="18"/>
                    </w:rPr>
                  </w:pPr>
                  <w:r>
                    <w:rPr>
                      <w:szCs w:val="18"/>
                    </w:rPr>
                    <w:t>DC_n3A-n258A</w:t>
                  </w:r>
                </w:p>
                <w:p w14:paraId="54DD2830" w14:textId="77777777" w:rsidR="008928D4" w:rsidRDefault="008928D4" w:rsidP="008928D4">
                  <w:pPr>
                    <w:pStyle w:val="TAC"/>
                    <w:rPr>
                      <w:szCs w:val="18"/>
                    </w:rPr>
                  </w:pPr>
                  <w:r>
                    <w:rPr>
                      <w:szCs w:val="18"/>
                    </w:rPr>
                    <w:t>DC_n3A-n258G</w:t>
                  </w:r>
                </w:p>
                <w:p w14:paraId="435B8C15" w14:textId="77777777" w:rsidR="008928D4" w:rsidRDefault="008928D4" w:rsidP="008928D4">
                  <w:pPr>
                    <w:pStyle w:val="TAC"/>
                    <w:rPr>
                      <w:szCs w:val="18"/>
                    </w:rPr>
                  </w:pPr>
                  <w:r>
                    <w:rPr>
                      <w:szCs w:val="18"/>
                    </w:rPr>
                    <w:t>DC_n3A-n258H</w:t>
                  </w:r>
                </w:p>
                <w:p w14:paraId="2A19E8E2" w14:textId="77777777" w:rsidR="008928D4" w:rsidRDefault="008928D4" w:rsidP="008928D4">
                  <w:pPr>
                    <w:pStyle w:val="TAC"/>
                    <w:rPr>
                      <w:szCs w:val="18"/>
                    </w:rPr>
                  </w:pPr>
                  <w:r>
                    <w:rPr>
                      <w:szCs w:val="18"/>
                    </w:rPr>
                    <w:t>DC_n3A-n258I</w:t>
                  </w:r>
                </w:p>
                <w:p w14:paraId="3F07E51E" w14:textId="77777777" w:rsidR="008928D4" w:rsidRDefault="008928D4" w:rsidP="008928D4">
                  <w:pPr>
                    <w:pStyle w:val="TAC"/>
                    <w:rPr>
                      <w:szCs w:val="18"/>
                    </w:rPr>
                  </w:pPr>
                  <w:r>
                    <w:rPr>
                      <w:szCs w:val="18"/>
                    </w:rPr>
                    <w:t>DC_n7A-n258A</w:t>
                  </w:r>
                </w:p>
                <w:p w14:paraId="2CED8086" w14:textId="77777777" w:rsidR="008928D4" w:rsidRDefault="008928D4" w:rsidP="008928D4">
                  <w:pPr>
                    <w:pStyle w:val="TAC"/>
                    <w:rPr>
                      <w:szCs w:val="18"/>
                    </w:rPr>
                  </w:pPr>
                  <w:r>
                    <w:rPr>
                      <w:szCs w:val="18"/>
                    </w:rPr>
                    <w:t>DC_n7A-n258G</w:t>
                  </w:r>
                </w:p>
                <w:p w14:paraId="2E68593E" w14:textId="77777777" w:rsidR="008928D4" w:rsidRDefault="008928D4" w:rsidP="008928D4">
                  <w:pPr>
                    <w:pStyle w:val="TAC"/>
                    <w:rPr>
                      <w:szCs w:val="18"/>
                    </w:rPr>
                  </w:pPr>
                  <w:r>
                    <w:rPr>
                      <w:szCs w:val="18"/>
                    </w:rPr>
                    <w:t>DC_n7A-n258H</w:t>
                  </w:r>
                </w:p>
                <w:p w14:paraId="74345AB7" w14:textId="77777777" w:rsidR="008928D4" w:rsidRDefault="008928D4" w:rsidP="008928D4">
                  <w:pPr>
                    <w:pStyle w:val="TAC"/>
                    <w:rPr>
                      <w:szCs w:val="18"/>
                    </w:rPr>
                  </w:pPr>
                  <w:r>
                    <w:rPr>
                      <w:szCs w:val="18"/>
                    </w:rPr>
                    <w:t>DC_n7A-n258I</w:t>
                  </w:r>
                </w:p>
                <w:p w14:paraId="17890B5B" w14:textId="77777777" w:rsidR="008928D4" w:rsidRDefault="008928D4" w:rsidP="008928D4">
                  <w:pPr>
                    <w:pStyle w:val="TAC"/>
                    <w:rPr>
                      <w:szCs w:val="18"/>
                    </w:rPr>
                  </w:pPr>
                  <w:r>
                    <w:rPr>
                      <w:szCs w:val="18"/>
                    </w:rPr>
                    <w:t>DC_n78A-n258A</w:t>
                  </w:r>
                </w:p>
                <w:p w14:paraId="7F8552AF" w14:textId="77777777" w:rsidR="008928D4" w:rsidRDefault="008928D4" w:rsidP="008928D4">
                  <w:pPr>
                    <w:pStyle w:val="TAC"/>
                    <w:rPr>
                      <w:szCs w:val="18"/>
                    </w:rPr>
                  </w:pPr>
                  <w:r>
                    <w:rPr>
                      <w:szCs w:val="18"/>
                    </w:rPr>
                    <w:t>DC_n78A-n258G</w:t>
                  </w:r>
                </w:p>
                <w:p w14:paraId="38C1FF5B" w14:textId="77777777" w:rsidR="008928D4" w:rsidRDefault="008928D4" w:rsidP="008928D4">
                  <w:pPr>
                    <w:pStyle w:val="TAC"/>
                    <w:rPr>
                      <w:szCs w:val="18"/>
                    </w:rPr>
                  </w:pPr>
                  <w:r>
                    <w:rPr>
                      <w:szCs w:val="18"/>
                    </w:rPr>
                    <w:t>DC_n78A-n258H</w:t>
                  </w:r>
                </w:p>
                <w:p w14:paraId="056E2299" w14:textId="77777777" w:rsidR="008928D4" w:rsidRDefault="008928D4" w:rsidP="008928D4">
                  <w:pPr>
                    <w:pStyle w:val="TAC"/>
                    <w:rPr>
                      <w:szCs w:val="18"/>
                    </w:rPr>
                  </w:pPr>
                  <w:r>
                    <w:rPr>
                      <w:szCs w:val="18"/>
                    </w:rPr>
                    <w:t>DC_n78A-n258I</w:t>
                  </w:r>
                </w:p>
              </w:tc>
            </w:tr>
            <w:tr w:rsidR="008928D4" w14:paraId="69A93771" w14:textId="77777777" w:rsidTr="008928D4">
              <w:trPr>
                <w:trHeight w:val="230"/>
                <w:jc w:val="center"/>
              </w:trPr>
              <w:tc>
                <w:tcPr>
                  <w:tcW w:w="3823" w:type="dxa"/>
                  <w:tcBorders>
                    <w:top w:val="single" w:sz="4" w:space="0" w:color="auto"/>
                    <w:left w:val="single" w:sz="4" w:space="0" w:color="auto"/>
                    <w:bottom w:val="single" w:sz="4" w:space="0" w:color="auto"/>
                    <w:right w:val="single" w:sz="4" w:space="0" w:color="auto"/>
                  </w:tcBorders>
                  <w:hideMark/>
                </w:tcPr>
                <w:p w14:paraId="33594A86" w14:textId="77777777" w:rsidR="008928D4" w:rsidRDefault="008928D4" w:rsidP="008928D4">
                  <w:pPr>
                    <w:pStyle w:val="TAC"/>
                    <w:rPr>
                      <w:lang w:eastAsia="zh-CN"/>
                    </w:rPr>
                  </w:pPr>
                  <w:r>
                    <w:rPr>
                      <w:lang w:eastAsia="zh-CN"/>
                    </w:rPr>
                    <w:t>DC</w:t>
                  </w:r>
                  <w:r>
                    <w:t>_n3A-n28A-n77A-n257A</w:t>
                  </w:r>
                </w:p>
              </w:tc>
              <w:tc>
                <w:tcPr>
                  <w:tcW w:w="3969" w:type="dxa"/>
                  <w:tcBorders>
                    <w:top w:val="single" w:sz="4" w:space="0" w:color="auto"/>
                    <w:left w:val="single" w:sz="4" w:space="0" w:color="auto"/>
                    <w:bottom w:val="single" w:sz="4" w:space="0" w:color="auto"/>
                    <w:right w:val="single" w:sz="4" w:space="0" w:color="auto"/>
                  </w:tcBorders>
                  <w:hideMark/>
                </w:tcPr>
                <w:p w14:paraId="038CD279" w14:textId="77777777" w:rsidR="008928D4" w:rsidRDefault="008928D4" w:rsidP="008928D4">
                  <w:pPr>
                    <w:pStyle w:val="TAC"/>
                  </w:pPr>
                  <w:r>
                    <w:t>DC_n3A-n28A</w:t>
                  </w:r>
                  <w:r>
                    <w:br/>
                    <w:t>DC_n3A-n77A</w:t>
                  </w:r>
                </w:p>
                <w:p w14:paraId="4C730CA0" w14:textId="77777777" w:rsidR="008928D4" w:rsidRDefault="008928D4" w:rsidP="008928D4">
                  <w:pPr>
                    <w:pStyle w:val="TAC"/>
                  </w:pPr>
                  <w:r>
                    <w:t>DC_n3A-n257A</w:t>
                  </w:r>
                </w:p>
                <w:p w14:paraId="74B83774" w14:textId="77777777" w:rsidR="008928D4" w:rsidRDefault="008928D4" w:rsidP="008928D4">
                  <w:pPr>
                    <w:pStyle w:val="TAC"/>
                    <w:rPr>
                      <w:lang w:eastAsia="zh-CN"/>
                    </w:rPr>
                  </w:pPr>
                  <w:r>
                    <w:t>DC_n28A-n77A</w:t>
                  </w:r>
                </w:p>
                <w:p w14:paraId="5A345B78" w14:textId="77777777" w:rsidR="008928D4" w:rsidRDefault="008928D4" w:rsidP="008928D4">
                  <w:pPr>
                    <w:pStyle w:val="TAC"/>
                    <w:rPr>
                      <w:lang w:eastAsia="zh-CN"/>
                    </w:rPr>
                  </w:pPr>
                  <w:r>
                    <w:t>DC_n28A-n257A</w:t>
                  </w:r>
                </w:p>
                <w:p w14:paraId="25A5EE07" w14:textId="77777777" w:rsidR="008928D4" w:rsidRDefault="008928D4" w:rsidP="008928D4">
                  <w:pPr>
                    <w:pStyle w:val="TAC"/>
                    <w:rPr>
                      <w:lang w:eastAsia="zh-CN"/>
                    </w:rPr>
                  </w:pPr>
                  <w:r>
                    <w:t>DC_n77A-n257A</w:t>
                  </w:r>
                </w:p>
              </w:tc>
            </w:tr>
            <w:tr w:rsidR="008928D4" w14:paraId="6018CD01"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BC0CD09" w14:textId="77777777" w:rsidR="008928D4" w:rsidRDefault="008928D4" w:rsidP="008928D4">
                  <w:pPr>
                    <w:pStyle w:val="TAC"/>
                    <w:rPr>
                      <w:lang w:eastAsia="zh-CN"/>
                    </w:rPr>
                  </w:pPr>
                  <w:r>
                    <w:t>DC_n3A-n28A-n77A-n257G</w:t>
                  </w:r>
                </w:p>
              </w:tc>
              <w:tc>
                <w:tcPr>
                  <w:tcW w:w="3969" w:type="dxa"/>
                  <w:tcBorders>
                    <w:top w:val="single" w:sz="4" w:space="0" w:color="auto"/>
                    <w:left w:val="single" w:sz="4" w:space="0" w:color="auto"/>
                    <w:bottom w:val="single" w:sz="4" w:space="0" w:color="auto"/>
                    <w:right w:val="single" w:sz="4" w:space="0" w:color="auto"/>
                  </w:tcBorders>
                  <w:hideMark/>
                </w:tcPr>
                <w:p w14:paraId="4E8683B9" w14:textId="77777777" w:rsidR="008928D4" w:rsidRDefault="008928D4" w:rsidP="008928D4">
                  <w:pPr>
                    <w:pStyle w:val="TAC"/>
                  </w:pPr>
                  <w:r>
                    <w:t>DC_n3A-n28A</w:t>
                  </w:r>
                  <w:r>
                    <w:br/>
                    <w:t>DC_n3A-n77A</w:t>
                  </w:r>
                </w:p>
                <w:p w14:paraId="1978258E" w14:textId="77777777" w:rsidR="008928D4" w:rsidRDefault="008928D4" w:rsidP="008928D4">
                  <w:pPr>
                    <w:pStyle w:val="TAC"/>
                  </w:pPr>
                  <w:r>
                    <w:t>DC_n3A-n257A</w:t>
                  </w:r>
                </w:p>
                <w:p w14:paraId="314567CB" w14:textId="77777777" w:rsidR="008928D4" w:rsidRDefault="008928D4" w:rsidP="008928D4">
                  <w:pPr>
                    <w:pStyle w:val="TAC"/>
                    <w:rPr>
                      <w:lang w:eastAsia="zh-CN"/>
                    </w:rPr>
                  </w:pPr>
                  <w:r>
                    <w:t>DC_n28A-n77A</w:t>
                  </w:r>
                </w:p>
                <w:p w14:paraId="4EAB9ADB" w14:textId="77777777" w:rsidR="008928D4" w:rsidRDefault="008928D4" w:rsidP="008928D4">
                  <w:pPr>
                    <w:pStyle w:val="TAC"/>
                    <w:rPr>
                      <w:lang w:eastAsia="zh-CN"/>
                    </w:rPr>
                  </w:pPr>
                  <w:r>
                    <w:lastRenderedPageBreak/>
                    <w:t>DC_n28A-n257A</w:t>
                  </w:r>
                </w:p>
                <w:p w14:paraId="2860A1AC" w14:textId="77777777" w:rsidR="008928D4" w:rsidRDefault="008928D4" w:rsidP="008928D4">
                  <w:pPr>
                    <w:pStyle w:val="TAC"/>
                    <w:rPr>
                      <w:lang w:eastAsia="zh-CN"/>
                    </w:rPr>
                  </w:pPr>
                  <w:r>
                    <w:t>DC_n77A-n257A</w:t>
                  </w:r>
                </w:p>
                <w:p w14:paraId="1E26FC5B" w14:textId="77777777" w:rsidR="008928D4" w:rsidRDefault="008928D4" w:rsidP="008928D4">
                  <w:pPr>
                    <w:pStyle w:val="TAC"/>
                    <w:rPr>
                      <w:lang w:eastAsia="zh-CN"/>
                    </w:rPr>
                  </w:pPr>
                  <w:r>
                    <w:t>DC_n3A-n257G</w:t>
                  </w:r>
                </w:p>
                <w:p w14:paraId="58AC03BA" w14:textId="77777777" w:rsidR="008928D4" w:rsidRDefault="008928D4" w:rsidP="008928D4">
                  <w:pPr>
                    <w:pStyle w:val="TAC"/>
                    <w:rPr>
                      <w:lang w:eastAsia="zh-CN"/>
                    </w:rPr>
                  </w:pPr>
                  <w:r>
                    <w:t>DC_n28A-n257G</w:t>
                  </w:r>
                </w:p>
                <w:p w14:paraId="5A17DA26" w14:textId="77777777" w:rsidR="008928D4" w:rsidRDefault="008928D4" w:rsidP="008928D4">
                  <w:pPr>
                    <w:pStyle w:val="TAC"/>
                    <w:rPr>
                      <w:lang w:eastAsia="zh-CN"/>
                    </w:rPr>
                  </w:pPr>
                  <w:r>
                    <w:t>DC_n77A-n257G</w:t>
                  </w:r>
                </w:p>
              </w:tc>
            </w:tr>
            <w:tr w:rsidR="008928D4" w14:paraId="6BC68781"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27D7A1A" w14:textId="77777777" w:rsidR="008928D4" w:rsidRDefault="008928D4" w:rsidP="008928D4">
                  <w:pPr>
                    <w:pStyle w:val="TAC"/>
                    <w:rPr>
                      <w:lang w:eastAsia="zh-CN"/>
                    </w:rPr>
                  </w:pPr>
                  <w:r>
                    <w:lastRenderedPageBreak/>
                    <w:t>DC_n3A-n28A-n77A-n257H</w:t>
                  </w:r>
                </w:p>
              </w:tc>
              <w:tc>
                <w:tcPr>
                  <w:tcW w:w="3969" w:type="dxa"/>
                  <w:tcBorders>
                    <w:top w:val="single" w:sz="4" w:space="0" w:color="auto"/>
                    <w:left w:val="single" w:sz="4" w:space="0" w:color="auto"/>
                    <w:bottom w:val="single" w:sz="4" w:space="0" w:color="auto"/>
                    <w:right w:val="single" w:sz="4" w:space="0" w:color="auto"/>
                  </w:tcBorders>
                  <w:hideMark/>
                </w:tcPr>
                <w:p w14:paraId="12C21003" w14:textId="77777777" w:rsidR="008928D4" w:rsidRDefault="008928D4" w:rsidP="008928D4">
                  <w:pPr>
                    <w:pStyle w:val="TAC"/>
                  </w:pPr>
                  <w:r>
                    <w:t>DC_n3A-n28A</w:t>
                  </w:r>
                  <w:r>
                    <w:br/>
                    <w:t>DC_n3A-n77A</w:t>
                  </w:r>
                </w:p>
                <w:p w14:paraId="39ED1164" w14:textId="77777777" w:rsidR="008928D4" w:rsidRDefault="008928D4" w:rsidP="008928D4">
                  <w:pPr>
                    <w:pStyle w:val="TAC"/>
                  </w:pPr>
                  <w:r>
                    <w:t>DC_n3A-n257A</w:t>
                  </w:r>
                </w:p>
                <w:p w14:paraId="56C0FC0C" w14:textId="77777777" w:rsidR="008928D4" w:rsidRDefault="008928D4" w:rsidP="008928D4">
                  <w:pPr>
                    <w:pStyle w:val="TAC"/>
                    <w:rPr>
                      <w:lang w:eastAsia="zh-CN"/>
                    </w:rPr>
                  </w:pPr>
                  <w:r>
                    <w:t>DC_n28A-n77A</w:t>
                  </w:r>
                </w:p>
                <w:p w14:paraId="44924694" w14:textId="77777777" w:rsidR="008928D4" w:rsidRDefault="008928D4" w:rsidP="008928D4">
                  <w:pPr>
                    <w:pStyle w:val="TAC"/>
                    <w:rPr>
                      <w:lang w:eastAsia="zh-CN"/>
                    </w:rPr>
                  </w:pPr>
                  <w:r>
                    <w:t>DC_n28A-n257A</w:t>
                  </w:r>
                </w:p>
                <w:p w14:paraId="3AAA7D06" w14:textId="77777777" w:rsidR="008928D4" w:rsidRDefault="008928D4" w:rsidP="008928D4">
                  <w:pPr>
                    <w:pStyle w:val="TAC"/>
                    <w:rPr>
                      <w:lang w:eastAsia="zh-CN"/>
                    </w:rPr>
                  </w:pPr>
                  <w:r>
                    <w:t>DC_n77A-n257A</w:t>
                  </w:r>
                </w:p>
                <w:p w14:paraId="398B202E" w14:textId="77777777" w:rsidR="008928D4" w:rsidRDefault="008928D4" w:rsidP="008928D4">
                  <w:pPr>
                    <w:pStyle w:val="TAC"/>
                    <w:rPr>
                      <w:lang w:eastAsia="zh-CN"/>
                    </w:rPr>
                  </w:pPr>
                  <w:r>
                    <w:t>DC_n3A-n257G</w:t>
                  </w:r>
                </w:p>
                <w:p w14:paraId="295E45C0" w14:textId="77777777" w:rsidR="008928D4" w:rsidRDefault="008928D4" w:rsidP="008928D4">
                  <w:pPr>
                    <w:pStyle w:val="TAC"/>
                    <w:rPr>
                      <w:lang w:eastAsia="zh-CN"/>
                    </w:rPr>
                  </w:pPr>
                  <w:r>
                    <w:t>DC_n28A-n257G</w:t>
                  </w:r>
                </w:p>
                <w:p w14:paraId="20A6A3B4" w14:textId="77777777" w:rsidR="008928D4" w:rsidRDefault="008928D4" w:rsidP="008928D4">
                  <w:pPr>
                    <w:pStyle w:val="TAC"/>
                    <w:rPr>
                      <w:lang w:eastAsia="zh-CN"/>
                    </w:rPr>
                  </w:pPr>
                  <w:r>
                    <w:t>DC_n77A-n257G</w:t>
                  </w:r>
                </w:p>
                <w:p w14:paraId="33E2F8C6" w14:textId="77777777" w:rsidR="008928D4" w:rsidRDefault="008928D4" w:rsidP="008928D4">
                  <w:pPr>
                    <w:pStyle w:val="TAC"/>
                    <w:rPr>
                      <w:lang w:eastAsia="zh-CN"/>
                    </w:rPr>
                  </w:pPr>
                  <w:r>
                    <w:t>DC_n3A-n257H</w:t>
                  </w:r>
                </w:p>
                <w:p w14:paraId="256E893E" w14:textId="77777777" w:rsidR="008928D4" w:rsidRDefault="008928D4" w:rsidP="008928D4">
                  <w:pPr>
                    <w:pStyle w:val="TAC"/>
                    <w:rPr>
                      <w:lang w:eastAsia="zh-CN"/>
                    </w:rPr>
                  </w:pPr>
                  <w:r>
                    <w:t>DC_n28A-n257H</w:t>
                  </w:r>
                </w:p>
                <w:p w14:paraId="1C93C3AD" w14:textId="77777777" w:rsidR="008928D4" w:rsidRDefault="008928D4" w:rsidP="008928D4">
                  <w:pPr>
                    <w:pStyle w:val="TAC"/>
                    <w:rPr>
                      <w:lang w:eastAsia="zh-CN"/>
                    </w:rPr>
                  </w:pPr>
                  <w:r>
                    <w:t>DC_n77A-n257H</w:t>
                  </w:r>
                </w:p>
              </w:tc>
            </w:tr>
            <w:tr w:rsidR="008928D4" w14:paraId="05CC5BA1"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A4960E4" w14:textId="77777777" w:rsidR="008928D4" w:rsidRDefault="008928D4" w:rsidP="008928D4">
                  <w:pPr>
                    <w:pStyle w:val="TAC"/>
                    <w:rPr>
                      <w:lang w:eastAsia="zh-CN"/>
                    </w:rPr>
                  </w:pPr>
                  <w:r>
                    <w:t>DC_n3A-n28A-n77A-n257I</w:t>
                  </w:r>
                </w:p>
              </w:tc>
              <w:tc>
                <w:tcPr>
                  <w:tcW w:w="3969" w:type="dxa"/>
                  <w:tcBorders>
                    <w:top w:val="single" w:sz="4" w:space="0" w:color="auto"/>
                    <w:left w:val="single" w:sz="4" w:space="0" w:color="auto"/>
                    <w:bottom w:val="single" w:sz="4" w:space="0" w:color="auto"/>
                    <w:right w:val="single" w:sz="4" w:space="0" w:color="auto"/>
                  </w:tcBorders>
                  <w:hideMark/>
                </w:tcPr>
                <w:p w14:paraId="2C16DC94" w14:textId="77777777" w:rsidR="008928D4" w:rsidRDefault="008928D4" w:rsidP="008928D4">
                  <w:pPr>
                    <w:pStyle w:val="TAC"/>
                  </w:pPr>
                  <w:r>
                    <w:t>DC_n3A-n28A</w:t>
                  </w:r>
                </w:p>
                <w:p w14:paraId="0418D3C4" w14:textId="77777777" w:rsidR="008928D4" w:rsidRDefault="008928D4" w:rsidP="008928D4">
                  <w:pPr>
                    <w:pStyle w:val="TAC"/>
                  </w:pPr>
                  <w:r>
                    <w:t>DC_n3A-n77A</w:t>
                  </w:r>
                </w:p>
                <w:p w14:paraId="4780A9F2" w14:textId="77777777" w:rsidR="008928D4" w:rsidRDefault="008928D4" w:rsidP="008928D4">
                  <w:pPr>
                    <w:pStyle w:val="TAC"/>
                  </w:pPr>
                  <w:r>
                    <w:t>DC_n3A-n257A</w:t>
                  </w:r>
                </w:p>
                <w:p w14:paraId="2E04750B" w14:textId="77777777" w:rsidR="008928D4" w:rsidRDefault="008928D4" w:rsidP="008928D4">
                  <w:pPr>
                    <w:pStyle w:val="TAC"/>
                    <w:rPr>
                      <w:lang w:eastAsia="zh-CN"/>
                    </w:rPr>
                  </w:pPr>
                  <w:r>
                    <w:t>DC_n28A-n77A</w:t>
                  </w:r>
                </w:p>
                <w:p w14:paraId="7C0AEF73" w14:textId="77777777" w:rsidR="008928D4" w:rsidRDefault="008928D4" w:rsidP="008928D4">
                  <w:pPr>
                    <w:pStyle w:val="TAC"/>
                    <w:rPr>
                      <w:lang w:eastAsia="zh-CN"/>
                    </w:rPr>
                  </w:pPr>
                  <w:r>
                    <w:t>DC_n28A-n257A</w:t>
                  </w:r>
                </w:p>
                <w:p w14:paraId="4A91016B" w14:textId="77777777" w:rsidR="008928D4" w:rsidRDefault="008928D4" w:rsidP="008928D4">
                  <w:pPr>
                    <w:pStyle w:val="TAC"/>
                    <w:rPr>
                      <w:lang w:eastAsia="zh-CN"/>
                    </w:rPr>
                  </w:pPr>
                  <w:r>
                    <w:t>DC_n77A-n257A</w:t>
                  </w:r>
                </w:p>
                <w:p w14:paraId="37F03C6A" w14:textId="77777777" w:rsidR="008928D4" w:rsidRDefault="008928D4" w:rsidP="008928D4">
                  <w:pPr>
                    <w:pStyle w:val="TAC"/>
                    <w:rPr>
                      <w:lang w:eastAsia="zh-CN"/>
                    </w:rPr>
                  </w:pPr>
                  <w:r>
                    <w:t>DC_n3A-n257G</w:t>
                  </w:r>
                </w:p>
                <w:p w14:paraId="164A807B" w14:textId="77777777" w:rsidR="008928D4" w:rsidRDefault="008928D4" w:rsidP="008928D4">
                  <w:pPr>
                    <w:pStyle w:val="TAC"/>
                    <w:rPr>
                      <w:lang w:eastAsia="zh-CN"/>
                    </w:rPr>
                  </w:pPr>
                  <w:r>
                    <w:t>DC_n28A-n257G</w:t>
                  </w:r>
                </w:p>
                <w:p w14:paraId="432FBD95" w14:textId="77777777" w:rsidR="008928D4" w:rsidRDefault="008928D4" w:rsidP="008928D4">
                  <w:pPr>
                    <w:pStyle w:val="TAC"/>
                    <w:rPr>
                      <w:lang w:eastAsia="zh-CN"/>
                    </w:rPr>
                  </w:pPr>
                  <w:r>
                    <w:t>DC_n77A-n257G</w:t>
                  </w:r>
                </w:p>
                <w:p w14:paraId="1988E13C" w14:textId="77777777" w:rsidR="008928D4" w:rsidRDefault="008928D4" w:rsidP="008928D4">
                  <w:pPr>
                    <w:pStyle w:val="TAC"/>
                    <w:rPr>
                      <w:lang w:eastAsia="zh-CN"/>
                    </w:rPr>
                  </w:pPr>
                  <w:r>
                    <w:t>DC_n3A-n257H</w:t>
                  </w:r>
                </w:p>
                <w:p w14:paraId="3335880D" w14:textId="77777777" w:rsidR="008928D4" w:rsidRDefault="008928D4" w:rsidP="008928D4">
                  <w:pPr>
                    <w:pStyle w:val="TAC"/>
                    <w:rPr>
                      <w:lang w:eastAsia="zh-CN"/>
                    </w:rPr>
                  </w:pPr>
                  <w:r>
                    <w:t>DC_n28A-n257H</w:t>
                  </w:r>
                </w:p>
                <w:p w14:paraId="27B1189E" w14:textId="77777777" w:rsidR="008928D4" w:rsidRDefault="008928D4" w:rsidP="008928D4">
                  <w:pPr>
                    <w:pStyle w:val="TAC"/>
                    <w:rPr>
                      <w:lang w:eastAsia="zh-CN"/>
                    </w:rPr>
                  </w:pPr>
                  <w:r>
                    <w:t>DC_n77A-n257H</w:t>
                  </w:r>
                </w:p>
                <w:p w14:paraId="500A1A39" w14:textId="77777777" w:rsidR="008928D4" w:rsidRDefault="008928D4" w:rsidP="008928D4">
                  <w:pPr>
                    <w:pStyle w:val="TAC"/>
                    <w:rPr>
                      <w:lang w:eastAsia="zh-CN"/>
                    </w:rPr>
                  </w:pPr>
                  <w:r>
                    <w:t>DC_n3A-n257I</w:t>
                  </w:r>
                </w:p>
                <w:p w14:paraId="2E9CD8B8" w14:textId="77777777" w:rsidR="008928D4" w:rsidRDefault="008928D4" w:rsidP="008928D4">
                  <w:pPr>
                    <w:pStyle w:val="TAC"/>
                    <w:rPr>
                      <w:lang w:eastAsia="zh-CN"/>
                    </w:rPr>
                  </w:pPr>
                  <w:r>
                    <w:t>DC_n28A-n257I</w:t>
                  </w:r>
                </w:p>
                <w:p w14:paraId="5232E6C8" w14:textId="77777777" w:rsidR="008928D4" w:rsidRDefault="008928D4" w:rsidP="008928D4">
                  <w:pPr>
                    <w:pStyle w:val="TAC"/>
                    <w:rPr>
                      <w:lang w:eastAsia="zh-CN"/>
                    </w:rPr>
                  </w:pPr>
                  <w:r>
                    <w:t>DC_n77A-n257I</w:t>
                  </w:r>
                </w:p>
              </w:tc>
            </w:tr>
            <w:tr w:rsidR="008928D4" w14:paraId="63D9B546"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BE3E238" w14:textId="77777777" w:rsidR="008928D4" w:rsidRDefault="008928D4" w:rsidP="008928D4">
                  <w:pPr>
                    <w:pStyle w:val="TAC"/>
                  </w:pPr>
                  <w:r>
                    <w:t>DC_n3A-n28A-n77(2A)-n257A</w:t>
                  </w:r>
                </w:p>
                <w:p w14:paraId="406A30B2" w14:textId="77777777" w:rsidR="008928D4" w:rsidRDefault="008928D4" w:rsidP="008928D4">
                  <w:pPr>
                    <w:pStyle w:val="TAC"/>
                  </w:pPr>
                  <w:r>
                    <w:t>DC_n3A-n28A-n77(2A)-n257G</w:t>
                  </w:r>
                </w:p>
                <w:p w14:paraId="44DAF8E7" w14:textId="77777777" w:rsidR="008928D4" w:rsidRDefault="008928D4" w:rsidP="008928D4">
                  <w:pPr>
                    <w:pStyle w:val="TAC"/>
                  </w:pPr>
                  <w:r>
                    <w:t>DC_n3A-n28A-n77(2A)-n257H</w:t>
                  </w:r>
                </w:p>
                <w:p w14:paraId="1F8B8066" w14:textId="77777777" w:rsidR="008928D4" w:rsidRDefault="008928D4" w:rsidP="008928D4">
                  <w:pPr>
                    <w:pStyle w:val="TAC"/>
                  </w:pPr>
                  <w:r>
                    <w:t>DC_n3A-n28A-n77(2A)-n257I</w:t>
                  </w:r>
                </w:p>
              </w:tc>
              <w:tc>
                <w:tcPr>
                  <w:tcW w:w="3969" w:type="dxa"/>
                  <w:tcBorders>
                    <w:top w:val="single" w:sz="4" w:space="0" w:color="auto"/>
                    <w:left w:val="single" w:sz="4" w:space="0" w:color="auto"/>
                    <w:bottom w:val="single" w:sz="4" w:space="0" w:color="auto"/>
                    <w:right w:val="single" w:sz="4" w:space="0" w:color="auto"/>
                  </w:tcBorders>
                  <w:hideMark/>
                </w:tcPr>
                <w:p w14:paraId="45C991A9" w14:textId="77777777" w:rsidR="008928D4" w:rsidRDefault="008928D4" w:rsidP="008928D4">
                  <w:pPr>
                    <w:pStyle w:val="TAC"/>
                  </w:pPr>
                  <w:r>
                    <w:t>DC_n3A-n28A</w:t>
                  </w:r>
                  <w:r>
                    <w:br/>
                    <w:t>DC_n3A-n77A</w:t>
                  </w:r>
                </w:p>
                <w:p w14:paraId="60E5DA9B" w14:textId="77777777" w:rsidR="008928D4" w:rsidRDefault="008928D4" w:rsidP="008928D4">
                  <w:pPr>
                    <w:pStyle w:val="TAC"/>
                  </w:pPr>
                  <w:r>
                    <w:t>DC_n3A-n257A</w:t>
                  </w:r>
                </w:p>
                <w:p w14:paraId="6D0060D2" w14:textId="77777777" w:rsidR="008928D4" w:rsidRDefault="008928D4" w:rsidP="008928D4">
                  <w:pPr>
                    <w:pStyle w:val="TAC"/>
                    <w:rPr>
                      <w:lang w:eastAsia="zh-CN"/>
                    </w:rPr>
                  </w:pPr>
                  <w:r>
                    <w:t>DC_n28A-n77A</w:t>
                  </w:r>
                </w:p>
                <w:p w14:paraId="428F4370" w14:textId="77777777" w:rsidR="008928D4" w:rsidRDefault="008928D4" w:rsidP="008928D4">
                  <w:pPr>
                    <w:pStyle w:val="TAC"/>
                    <w:rPr>
                      <w:lang w:eastAsia="zh-CN"/>
                    </w:rPr>
                  </w:pPr>
                  <w:r>
                    <w:t>DC_n28A-n257A</w:t>
                  </w:r>
                </w:p>
                <w:p w14:paraId="0D1AEFF0" w14:textId="77777777" w:rsidR="008928D4" w:rsidRDefault="008928D4" w:rsidP="008928D4">
                  <w:pPr>
                    <w:pStyle w:val="TAC"/>
                    <w:rPr>
                      <w:lang w:eastAsia="zh-CN"/>
                    </w:rPr>
                  </w:pPr>
                  <w:r>
                    <w:t>DC_n77A-n257A</w:t>
                  </w:r>
                </w:p>
                <w:p w14:paraId="5D739244" w14:textId="77777777" w:rsidR="008928D4" w:rsidRDefault="008928D4" w:rsidP="008928D4">
                  <w:pPr>
                    <w:pStyle w:val="TAC"/>
                    <w:rPr>
                      <w:lang w:eastAsia="zh-CN"/>
                    </w:rPr>
                  </w:pPr>
                  <w:r>
                    <w:t>DC_n3A-n257G</w:t>
                  </w:r>
                </w:p>
                <w:p w14:paraId="35BF30DE" w14:textId="77777777" w:rsidR="008928D4" w:rsidRDefault="008928D4" w:rsidP="008928D4">
                  <w:pPr>
                    <w:pStyle w:val="TAC"/>
                    <w:rPr>
                      <w:lang w:eastAsia="zh-CN"/>
                    </w:rPr>
                  </w:pPr>
                  <w:r>
                    <w:t>DC_n28A-n257G</w:t>
                  </w:r>
                </w:p>
                <w:p w14:paraId="02C27949" w14:textId="77777777" w:rsidR="008928D4" w:rsidRDefault="008928D4" w:rsidP="008928D4">
                  <w:pPr>
                    <w:pStyle w:val="TAC"/>
                    <w:rPr>
                      <w:lang w:eastAsia="zh-CN"/>
                    </w:rPr>
                  </w:pPr>
                  <w:r>
                    <w:t>DC_n77A-n257G</w:t>
                  </w:r>
                </w:p>
                <w:p w14:paraId="79B3A7AE" w14:textId="77777777" w:rsidR="008928D4" w:rsidRDefault="008928D4" w:rsidP="008928D4">
                  <w:pPr>
                    <w:pStyle w:val="TAC"/>
                    <w:rPr>
                      <w:lang w:eastAsia="zh-CN"/>
                    </w:rPr>
                  </w:pPr>
                  <w:r>
                    <w:t>DC_n3A-n257H</w:t>
                  </w:r>
                </w:p>
                <w:p w14:paraId="7C34A6F6" w14:textId="77777777" w:rsidR="008928D4" w:rsidRDefault="008928D4" w:rsidP="008928D4">
                  <w:pPr>
                    <w:pStyle w:val="TAC"/>
                    <w:rPr>
                      <w:lang w:eastAsia="zh-CN"/>
                    </w:rPr>
                  </w:pPr>
                  <w:r>
                    <w:t>DC_n28A-n257H</w:t>
                  </w:r>
                </w:p>
                <w:p w14:paraId="0AF619BD" w14:textId="77777777" w:rsidR="008928D4" w:rsidRDefault="008928D4" w:rsidP="008928D4">
                  <w:pPr>
                    <w:pStyle w:val="TAC"/>
                    <w:rPr>
                      <w:lang w:eastAsia="zh-CN"/>
                    </w:rPr>
                  </w:pPr>
                  <w:r>
                    <w:t>DC_n77A-n257H</w:t>
                  </w:r>
                </w:p>
                <w:p w14:paraId="1E463091" w14:textId="77777777" w:rsidR="008928D4" w:rsidRDefault="008928D4" w:rsidP="008928D4">
                  <w:pPr>
                    <w:pStyle w:val="TAC"/>
                    <w:rPr>
                      <w:lang w:eastAsia="zh-CN"/>
                    </w:rPr>
                  </w:pPr>
                  <w:r>
                    <w:t>DC_n3A-n257I</w:t>
                  </w:r>
                </w:p>
                <w:p w14:paraId="05C1FA67" w14:textId="77777777" w:rsidR="008928D4" w:rsidRDefault="008928D4" w:rsidP="008928D4">
                  <w:pPr>
                    <w:pStyle w:val="TAC"/>
                    <w:rPr>
                      <w:lang w:eastAsia="zh-CN"/>
                    </w:rPr>
                  </w:pPr>
                  <w:r>
                    <w:t>DC_n28A-n257I</w:t>
                  </w:r>
                </w:p>
                <w:p w14:paraId="7DAFFF15" w14:textId="77777777" w:rsidR="008928D4" w:rsidRDefault="008928D4" w:rsidP="008928D4">
                  <w:pPr>
                    <w:pStyle w:val="TAC"/>
                  </w:pPr>
                  <w:r>
                    <w:t>DC_n77A-n257I</w:t>
                  </w:r>
                </w:p>
              </w:tc>
            </w:tr>
            <w:tr w:rsidR="008928D4" w14:paraId="103CC65B"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20C26F5" w14:textId="77777777" w:rsidR="008928D4" w:rsidRDefault="008928D4" w:rsidP="008928D4">
                  <w:pPr>
                    <w:pStyle w:val="TAC"/>
                  </w:pPr>
                  <w:r>
                    <w:t>DC_n3A-n28A-n78A-n257A</w:t>
                  </w:r>
                </w:p>
              </w:tc>
              <w:tc>
                <w:tcPr>
                  <w:tcW w:w="3969" w:type="dxa"/>
                  <w:tcBorders>
                    <w:top w:val="single" w:sz="4" w:space="0" w:color="auto"/>
                    <w:left w:val="single" w:sz="4" w:space="0" w:color="auto"/>
                    <w:bottom w:val="single" w:sz="4" w:space="0" w:color="auto"/>
                    <w:right w:val="single" w:sz="4" w:space="0" w:color="auto"/>
                  </w:tcBorders>
                  <w:hideMark/>
                </w:tcPr>
                <w:p w14:paraId="173F4765" w14:textId="77777777" w:rsidR="008928D4" w:rsidRDefault="008928D4" w:rsidP="008928D4">
                  <w:pPr>
                    <w:pStyle w:val="TAC"/>
                    <w:rPr>
                      <w:lang w:eastAsia="zh-CN"/>
                    </w:rPr>
                  </w:pPr>
                  <w:r>
                    <w:t>DC_n3A-n257A</w:t>
                  </w:r>
                </w:p>
                <w:p w14:paraId="71A29E9E" w14:textId="77777777" w:rsidR="008928D4" w:rsidRDefault="008928D4" w:rsidP="008928D4">
                  <w:pPr>
                    <w:pStyle w:val="TAC"/>
                    <w:rPr>
                      <w:lang w:eastAsia="zh-CN"/>
                    </w:rPr>
                  </w:pPr>
                  <w:r>
                    <w:t>DC_n28A-n257A</w:t>
                  </w:r>
                </w:p>
                <w:p w14:paraId="06AC04B2" w14:textId="77777777" w:rsidR="008928D4" w:rsidRDefault="008928D4" w:rsidP="008928D4">
                  <w:pPr>
                    <w:pStyle w:val="TAC"/>
                  </w:pPr>
                  <w:r>
                    <w:t>DC_n78A-n257A</w:t>
                  </w:r>
                </w:p>
              </w:tc>
            </w:tr>
            <w:tr w:rsidR="008928D4" w14:paraId="11096445"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692528D" w14:textId="77777777" w:rsidR="008928D4" w:rsidRDefault="008928D4" w:rsidP="008928D4">
                  <w:pPr>
                    <w:pStyle w:val="TAC"/>
                  </w:pPr>
                  <w:r>
                    <w:t>DC_n3A-n28A-n78A-n257G</w:t>
                  </w:r>
                </w:p>
              </w:tc>
              <w:tc>
                <w:tcPr>
                  <w:tcW w:w="3969" w:type="dxa"/>
                  <w:tcBorders>
                    <w:top w:val="single" w:sz="4" w:space="0" w:color="auto"/>
                    <w:left w:val="single" w:sz="4" w:space="0" w:color="auto"/>
                    <w:bottom w:val="single" w:sz="4" w:space="0" w:color="auto"/>
                    <w:right w:val="single" w:sz="4" w:space="0" w:color="auto"/>
                  </w:tcBorders>
                  <w:hideMark/>
                </w:tcPr>
                <w:p w14:paraId="36759542" w14:textId="77777777" w:rsidR="008928D4" w:rsidRDefault="008928D4" w:rsidP="008928D4">
                  <w:pPr>
                    <w:pStyle w:val="TAC"/>
                    <w:rPr>
                      <w:lang w:eastAsia="zh-CN"/>
                    </w:rPr>
                  </w:pPr>
                  <w:r>
                    <w:t>DC_n3A-n257A</w:t>
                  </w:r>
                </w:p>
                <w:p w14:paraId="57EBDAFE" w14:textId="77777777" w:rsidR="008928D4" w:rsidRDefault="008928D4" w:rsidP="008928D4">
                  <w:pPr>
                    <w:pStyle w:val="TAC"/>
                    <w:rPr>
                      <w:lang w:eastAsia="zh-CN"/>
                    </w:rPr>
                  </w:pPr>
                  <w:r>
                    <w:t>DC_n28A-n257A</w:t>
                  </w:r>
                </w:p>
                <w:p w14:paraId="0E3D3032" w14:textId="77777777" w:rsidR="008928D4" w:rsidRDefault="008928D4" w:rsidP="008928D4">
                  <w:pPr>
                    <w:pStyle w:val="TAC"/>
                    <w:rPr>
                      <w:lang w:eastAsia="zh-CN"/>
                    </w:rPr>
                  </w:pPr>
                  <w:r>
                    <w:t>DC_n78A-n257A</w:t>
                  </w:r>
                </w:p>
                <w:p w14:paraId="5C6EB38C" w14:textId="77777777" w:rsidR="008928D4" w:rsidRDefault="008928D4" w:rsidP="008928D4">
                  <w:pPr>
                    <w:pStyle w:val="TAC"/>
                    <w:rPr>
                      <w:lang w:eastAsia="zh-CN"/>
                    </w:rPr>
                  </w:pPr>
                  <w:r>
                    <w:t>DC_n3A-n257G</w:t>
                  </w:r>
                </w:p>
                <w:p w14:paraId="1DEAE358" w14:textId="77777777" w:rsidR="008928D4" w:rsidRDefault="008928D4" w:rsidP="008928D4">
                  <w:pPr>
                    <w:pStyle w:val="TAC"/>
                    <w:rPr>
                      <w:lang w:eastAsia="zh-CN"/>
                    </w:rPr>
                  </w:pPr>
                  <w:r>
                    <w:t>DC_n28A-n257G</w:t>
                  </w:r>
                </w:p>
                <w:p w14:paraId="57206682" w14:textId="77777777" w:rsidR="008928D4" w:rsidRDefault="008928D4" w:rsidP="008928D4">
                  <w:pPr>
                    <w:pStyle w:val="TAC"/>
                  </w:pPr>
                  <w:r>
                    <w:t>DC_n78A-n257G</w:t>
                  </w:r>
                </w:p>
              </w:tc>
            </w:tr>
            <w:tr w:rsidR="008928D4" w14:paraId="07AA6CE3"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05852C8" w14:textId="77777777" w:rsidR="008928D4" w:rsidRDefault="008928D4" w:rsidP="008928D4">
                  <w:pPr>
                    <w:pStyle w:val="TAC"/>
                  </w:pPr>
                  <w:r>
                    <w:t>DC_n3A-n28A-n78A-n257H</w:t>
                  </w:r>
                </w:p>
              </w:tc>
              <w:tc>
                <w:tcPr>
                  <w:tcW w:w="3969" w:type="dxa"/>
                  <w:tcBorders>
                    <w:top w:val="single" w:sz="4" w:space="0" w:color="auto"/>
                    <w:left w:val="single" w:sz="4" w:space="0" w:color="auto"/>
                    <w:bottom w:val="single" w:sz="4" w:space="0" w:color="auto"/>
                    <w:right w:val="single" w:sz="4" w:space="0" w:color="auto"/>
                  </w:tcBorders>
                  <w:hideMark/>
                </w:tcPr>
                <w:p w14:paraId="476C8079" w14:textId="77777777" w:rsidR="008928D4" w:rsidRDefault="008928D4" w:rsidP="008928D4">
                  <w:pPr>
                    <w:pStyle w:val="TAC"/>
                    <w:rPr>
                      <w:lang w:eastAsia="zh-CN"/>
                    </w:rPr>
                  </w:pPr>
                  <w:r>
                    <w:t>DC_n3A-n257A</w:t>
                  </w:r>
                </w:p>
                <w:p w14:paraId="2889762E" w14:textId="77777777" w:rsidR="008928D4" w:rsidRDefault="008928D4" w:rsidP="008928D4">
                  <w:pPr>
                    <w:pStyle w:val="TAC"/>
                    <w:rPr>
                      <w:lang w:eastAsia="zh-CN"/>
                    </w:rPr>
                  </w:pPr>
                  <w:r>
                    <w:t>DC_n28A-n257A</w:t>
                  </w:r>
                </w:p>
                <w:p w14:paraId="3C877C7B" w14:textId="77777777" w:rsidR="008928D4" w:rsidRDefault="008928D4" w:rsidP="008928D4">
                  <w:pPr>
                    <w:pStyle w:val="TAC"/>
                    <w:rPr>
                      <w:lang w:eastAsia="zh-CN"/>
                    </w:rPr>
                  </w:pPr>
                  <w:r>
                    <w:t>DC_n78A-n257A</w:t>
                  </w:r>
                </w:p>
                <w:p w14:paraId="34BF563F" w14:textId="77777777" w:rsidR="008928D4" w:rsidRDefault="008928D4" w:rsidP="008928D4">
                  <w:pPr>
                    <w:pStyle w:val="TAC"/>
                    <w:rPr>
                      <w:lang w:eastAsia="zh-CN"/>
                    </w:rPr>
                  </w:pPr>
                  <w:r>
                    <w:t>DC_n3A-n257G</w:t>
                  </w:r>
                </w:p>
                <w:p w14:paraId="2B5C8761" w14:textId="77777777" w:rsidR="008928D4" w:rsidRDefault="008928D4" w:rsidP="008928D4">
                  <w:pPr>
                    <w:pStyle w:val="TAC"/>
                    <w:rPr>
                      <w:lang w:eastAsia="zh-CN"/>
                    </w:rPr>
                  </w:pPr>
                  <w:r>
                    <w:t>DC_n28A-n257G</w:t>
                  </w:r>
                </w:p>
                <w:p w14:paraId="17C25B93" w14:textId="77777777" w:rsidR="008928D4" w:rsidRDefault="008928D4" w:rsidP="008928D4">
                  <w:pPr>
                    <w:pStyle w:val="TAC"/>
                    <w:rPr>
                      <w:lang w:eastAsia="zh-CN"/>
                    </w:rPr>
                  </w:pPr>
                  <w:r>
                    <w:t>DC_n78A-n257G</w:t>
                  </w:r>
                </w:p>
                <w:p w14:paraId="163FC6E2" w14:textId="77777777" w:rsidR="008928D4" w:rsidRDefault="008928D4" w:rsidP="008928D4">
                  <w:pPr>
                    <w:pStyle w:val="TAC"/>
                    <w:rPr>
                      <w:lang w:eastAsia="zh-CN"/>
                    </w:rPr>
                  </w:pPr>
                  <w:r>
                    <w:t>DC_n3A-n257H</w:t>
                  </w:r>
                </w:p>
                <w:p w14:paraId="27BD9396" w14:textId="77777777" w:rsidR="008928D4" w:rsidRDefault="008928D4" w:rsidP="008928D4">
                  <w:pPr>
                    <w:pStyle w:val="TAC"/>
                    <w:rPr>
                      <w:lang w:eastAsia="zh-CN"/>
                    </w:rPr>
                  </w:pPr>
                  <w:r>
                    <w:t>DC_n28A-n257H</w:t>
                  </w:r>
                </w:p>
                <w:p w14:paraId="2ED39FE9" w14:textId="77777777" w:rsidR="008928D4" w:rsidRDefault="008928D4" w:rsidP="008928D4">
                  <w:pPr>
                    <w:pStyle w:val="TAC"/>
                  </w:pPr>
                  <w:r>
                    <w:t>DC_n78A-n257H</w:t>
                  </w:r>
                </w:p>
              </w:tc>
            </w:tr>
            <w:tr w:rsidR="008928D4" w14:paraId="6512BF42"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01FFFA1" w14:textId="77777777" w:rsidR="008928D4" w:rsidRDefault="008928D4" w:rsidP="008928D4">
                  <w:pPr>
                    <w:pStyle w:val="TAC"/>
                  </w:pPr>
                  <w:r>
                    <w:t>DC_n3A-n28A-n78A-n257I</w:t>
                  </w:r>
                </w:p>
              </w:tc>
              <w:tc>
                <w:tcPr>
                  <w:tcW w:w="3969" w:type="dxa"/>
                  <w:tcBorders>
                    <w:top w:val="single" w:sz="4" w:space="0" w:color="auto"/>
                    <w:left w:val="single" w:sz="4" w:space="0" w:color="auto"/>
                    <w:bottom w:val="single" w:sz="4" w:space="0" w:color="auto"/>
                    <w:right w:val="single" w:sz="4" w:space="0" w:color="auto"/>
                  </w:tcBorders>
                  <w:hideMark/>
                </w:tcPr>
                <w:p w14:paraId="569EA20C" w14:textId="77777777" w:rsidR="008928D4" w:rsidRDefault="008928D4" w:rsidP="008928D4">
                  <w:pPr>
                    <w:pStyle w:val="TAC"/>
                    <w:rPr>
                      <w:lang w:eastAsia="zh-CN"/>
                    </w:rPr>
                  </w:pPr>
                  <w:r>
                    <w:t>DC_n3A-n257A</w:t>
                  </w:r>
                </w:p>
                <w:p w14:paraId="1EBB890B" w14:textId="77777777" w:rsidR="008928D4" w:rsidRDefault="008928D4" w:rsidP="008928D4">
                  <w:pPr>
                    <w:pStyle w:val="TAC"/>
                    <w:rPr>
                      <w:lang w:eastAsia="zh-CN"/>
                    </w:rPr>
                  </w:pPr>
                  <w:r>
                    <w:t>DC_n28A-n257A</w:t>
                  </w:r>
                </w:p>
                <w:p w14:paraId="1B8526F1" w14:textId="77777777" w:rsidR="008928D4" w:rsidRDefault="008928D4" w:rsidP="008928D4">
                  <w:pPr>
                    <w:pStyle w:val="TAC"/>
                    <w:rPr>
                      <w:lang w:eastAsia="zh-CN"/>
                    </w:rPr>
                  </w:pPr>
                  <w:r>
                    <w:t>DC_n78A-n257A</w:t>
                  </w:r>
                </w:p>
                <w:p w14:paraId="5E33AB03" w14:textId="77777777" w:rsidR="008928D4" w:rsidRDefault="008928D4" w:rsidP="008928D4">
                  <w:pPr>
                    <w:pStyle w:val="TAC"/>
                    <w:rPr>
                      <w:lang w:eastAsia="zh-CN"/>
                    </w:rPr>
                  </w:pPr>
                  <w:r>
                    <w:lastRenderedPageBreak/>
                    <w:t>DC_n3A-n257G</w:t>
                  </w:r>
                </w:p>
                <w:p w14:paraId="7F348C85" w14:textId="77777777" w:rsidR="008928D4" w:rsidRDefault="008928D4" w:rsidP="008928D4">
                  <w:pPr>
                    <w:pStyle w:val="TAC"/>
                    <w:rPr>
                      <w:lang w:eastAsia="zh-CN"/>
                    </w:rPr>
                  </w:pPr>
                  <w:r>
                    <w:t>DC_n28A-n257G</w:t>
                  </w:r>
                </w:p>
                <w:p w14:paraId="1DFFC2E1" w14:textId="77777777" w:rsidR="008928D4" w:rsidRDefault="008928D4" w:rsidP="008928D4">
                  <w:pPr>
                    <w:pStyle w:val="TAC"/>
                    <w:rPr>
                      <w:lang w:eastAsia="zh-CN"/>
                    </w:rPr>
                  </w:pPr>
                  <w:r>
                    <w:t>DC_n78A-n257G</w:t>
                  </w:r>
                </w:p>
                <w:p w14:paraId="77E3EF40" w14:textId="77777777" w:rsidR="008928D4" w:rsidRDefault="008928D4" w:rsidP="008928D4">
                  <w:pPr>
                    <w:pStyle w:val="TAC"/>
                    <w:rPr>
                      <w:lang w:eastAsia="zh-CN"/>
                    </w:rPr>
                  </w:pPr>
                  <w:r>
                    <w:t>DC_n3A-n257H</w:t>
                  </w:r>
                </w:p>
                <w:p w14:paraId="7E5E6F52" w14:textId="77777777" w:rsidR="008928D4" w:rsidRDefault="008928D4" w:rsidP="008928D4">
                  <w:pPr>
                    <w:pStyle w:val="TAC"/>
                    <w:rPr>
                      <w:lang w:eastAsia="zh-CN"/>
                    </w:rPr>
                  </w:pPr>
                  <w:r>
                    <w:t>DC_n28A-n257H</w:t>
                  </w:r>
                </w:p>
                <w:p w14:paraId="07E18D69" w14:textId="77777777" w:rsidR="008928D4" w:rsidRDefault="008928D4" w:rsidP="008928D4">
                  <w:pPr>
                    <w:pStyle w:val="TAC"/>
                    <w:rPr>
                      <w:lang w:eastAsia="zh-CN"/>
                    </w:rPr>
                  </w:pPr>
                  <w:r>
                    <w:t>DC_n78A-n257H</w:t>
                  </w:r>
                </w:p>
                <w:p w14:paraId="72FAA8EB" w14:textId="77777777" w:rsidR="008928D4" w:rsidRDefault="008928D4" w:rsidP="008928D4">
                  <w:pPr>
                    <w:pStyle w:val="TAC"/>
                    <w:rPr>
                      <w:lang w:eastAsia="zh-CN"/>
                    </w:rPr>
                  </w:pPr>
                  <w:r>
                    <w:t>DC_n3A-n257I</w:t>
                  </w:r>
                </w:p>
                <w:p w14:paraId="152F2CEB" w14:textId="77777777" w:rsidR="008928D4" w:rsidRDefault="008928D4" w:rsidP="008928D4">
                  <w:pPr>
                    <w:pStyle w:val="TAC"/>
                    <w:rPr>
                      <w:lang w:eastAsia="zh-CN"/>
                    </w:rPr>
                  </w:pPr>
                  <w:r>
                    <w:t>DC_n28A-n257I</w:t>
                  </w:r>
                </w:p>
                <w:p w14:paraId="4DDAFC6D" w14:textId="77777777" w:rsidR="008928D4" w:rsidRDefault="008928D4" w:rsidP="008928D4">
                  <w:pPr>
                    <w:pStyle w:val="TAC"/>
                  </w:pPr>
                  <w:r>
                    <w:t>DC_n78A-n257I</w:t>
                  </w:r>
                </w:p>
              </w:tc>
            </w:tr>
            <w:tr w:rsidR="008928D4" w14:paraId="44611301"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B4022C4" w14:textId="77777777" w:rsidR="008928D4" w:rsidRDefault="008928D4" w:rsidP="008928D4">
                  <w:pPr>
                    <w:pStyle w:val="TAC"/>
                    <w:rPr>
                      <w:lang w:eastAsia="ja-JP"/>
                    </w:rPr>
                  </w:pPr>
                  <w:r>
                    <w:rPr>
                      <w:lang w:eastAsia="ja-JP"/>
                    </w:rPr>
                    <w:lastRenderedPageBreak/>
                    <w:t>DC_n3A-n28A-n79A-n257A</w:t>
                  </w:r>
                </w:p>
                <w:p w14:paraId="0682803D" w14:textId="77777777" w:rsidR="008928D4" w:rsidRDefault="008928D4" w:rsidP="008928D4">
                  <w:pPr>
                    <w:pStyle w:val="TAC"/>
                  </w:pPr>
                  <w:r>
                    <w:t>DC_n3A-n28A-n79A-n257G</w:t>
                  </w:r>
                </w:p>
                <w:p w14:paraId="577E5F21" w14:textId="77777777" w:rsidR="008928D4" w:rsidRDefault="008928D4" w:rsidP="008928D4">
                  <w:pPr>
                    <w:pStyle w:val="TAC"/>
                  </w:pPr>
                  <w:r>
                    <w:t>DC_n3A-n28A-n79A-n257H</w:t>
                  </w:r>
                </w:p>
                <w:p w14:paraId="26144CF5" w14:textId="77777777" w:rsidR="008928D4" w:rsidRDefault="008928D4" w:rsidP="008928D4">
                  <w:pPr>
                    <w:pStyle w:val="TAC"/>
                  </w:pPr>
                  <w:r>
                    <w:t>DC_n3A-n28A-n79A-n257I</w:t>
                  </w:r>
                </w:p>
              </w:tc>
              <w:tc>
                <w:tcPr>
                  <w:tcW w:w="3969" w:type="dxa"/>
                  <w:tcBorders>
                    <w:top w:val="single" w:sz="4" w:space="0" w:color="auto"/>
                    <w:left w:val="single" w:sz="4" w:space="0" w:color="auto"/>
                    <w:bottom w:val="single" w:sz="4" w:space="0" w:color="auto"/>
                    <w:right w:val="single" w:sz="4" w:space="0" w:color="auto"/>
                  </w:tcBorders>
                  <w:hideMark/>
                </w:tcPr>
                <w:p w14:paraId="73D90FEB" w14:textId="77777777" w:rsidR="008928D4" w:rsidRDefault="008928D4" w:rsidP="008928D4">
                  <w:pPr>
                    <w:pStyle w:val="TAC"/>
                  </w:pPr>
                  <w:r>
                    <w:t>DC_n3A-n28A</w:t>
                  </w:r>
                </w:p>
                <w:p w14:paraId="69449E0F" w14:textId="77777777" w:rsidR="008928D4" w:rsidRDefault="008928D4" w:rsidP="008928D4">
                  <w:pPr>
                    <w:pStyle w:val="TAC"/>
                  </w:pPr>
                  <w:r>
                    <w:t>DC_n3A-n79A</w:t>
                  </w:r>
                </w:p>
                <w:p w14:paraId="087090AD" w14:textId="77777777" w:rsidR="008928D4" w:rsidRDefault="008928D4" w:rsidP="008928D4">
                  <w:pPr>
                    <w:pStyle w:val="TAC"/>
                  </w:pPr>
                  <w:r>
                    <w:t>DC_n3A-n257A</w:t>
                  </w:r>
                </w:p>
                <w:p w14:paraId="616AED8D" w14:textId="77777777" w:rsidR="008928D4" w:rsidRDefault="008928D4" w:rsidP="008928D4">
                  <w:pPr>
                    <w:pStyle w:val="TAC"/>
                  </w:pPr>
                  <w:r>
                    <w:t>DC_n3A-n257G</w:t>
                  </w:r>
                </w:p>
                <w:p w14:paraId="5E28169C" w14:textId="77777777" w:rsidR="008928D4" w:rsidRDefault="008928D4" w:rsidP="008928D4">
                  <w:pPr>
                    <w:pStyle w:val="TAC"/>
                  </w:pPr>
                  <w:r>
                    <w:t>DC_n3A-n257H</w:t>
                  </w:r>
                </w:p>
                <w:p w14:paraId="42F83716" w14:textId="77777777" w:rsidR="008928D4" w:rsidRDefault="008928D4" w:rsidP="008928D4">
                  <w:pPr>
                    <w:pStyle w:val="TAC"/>
                  </w:pPr>
                  <w:r>
                    <w:t>DC_n3A-n257I</w:t>
                  </w:r>
                </w:p>
                <w:p w14:paraId="47662DB8" w14:textId="77777777" w:rsidR="008928D4" w:rsidRDefault="008928D4" w:rsidP="008928D4">
                  <w:pPr>
                    <w:pStyle w:val="TAC"/>
                  </w:pPr>
                  <w:r>
                    <w:t>DC_n28A-n79A</w:t>
                  </w:r>
                </w:p>
                <w:p w14:paraId="35F4C6CF" w14:textId="77777777" w:rsidR="008928D4" w:rsidRDefault="008928D4" w:rsidP="008928D4">
                  <w:pPr>
                    <w:pStyle w:val="TAC"/>
                  </w:pPr>
                  <w:r>
                    <w:t>DC_n28A-n257A</w:t>
                  </w:r>
                </w:p>
                <w:p w14:paraId="0A7BBA4F" w14:textId="77777777" w:rsidR="008928D4" w:rsidRDefault="008928D4" w:rsidP="008928D4">
                  <w:pPr>
                    <w:pStyle w:val="TAC"/>
                  </w:pPr>
                  <w:r>
                    <w:t>DC_n28A-n257G</w:t>
                  </w:r>
                </w:p>
                <w:p w14:paraId="47A72AA3" w14:textId="77777777" w:rsidR="008928D4" w:rsidRDefault="008928D4" w:rsidP="008928D4">
                  <w:pPr>
                    <w:pStyle w:val="TAC"/>
                  </w:pPr>
                  <w:r>
                    <w:t>DC_n28A-n257H</w:t>
                  </w:r>
                </w:p>
                <w:p w14:paraId="731B830F" w14:textId="77777777" w:rsidR="008928D4" w:rsidRDefault="008928D4" w:rsidP="008928D4">
                  <w:pPr>
                    <w:pStyle w:val="TAC"/>
                  </w:pPr>
                  <w:r>
                    <w:t>DC_n28A-n257I</w:t>
                  </w:r>
                </w:p>
                <w:p w14:paraId="017FBA1C" w14:textId="77777777" w:rsidR="008928D4" w:rsidRDefault="008928D4" w:rsidP="008928D4">
                  <w:pPr>
                    <w:pStyle w:val="TAC"/>
                  </w:pPr>
                  <w:r>
                    <w:t>DC_n79A-n257A</w:t>
                  </w:r>
                </w:p>
                <w:p w14:paraId="1C1367C4" w14:textId="77777777" w:rsidR="008928D4" w:rsidRDefault="008928D4" w:rsidP="008928D4">
                  <w:pPr>
                    <w:pStyle w:val="TAC"/>
                  </w:pPr>
                  <w:r>
                    <w:t>DC_n79A-n257G</w:t>
                  </w:r>
                </w:p>
                <w:p w14:paraId="2F808865" w14:textId="77777777" w:rsidR="008928D4" w:rsidRDefault="008928D4" w:rsidP="008928D4">
                  <w:pPr>
                    <w:pStyle w:val="TAC"/>
                  </w:pPr>
                  <w:r>
                    <w:t>DC_n79A-n257H</w:t>
                  </w:r>
                </w:p>
                <w:p w14:paraId="70FD66E3" w14:textId="77777777" w:rsidR="008928D4" w:rsidRDefault="008928D4" w:rsidP="008928D4">
                  <w:pPr>
                    <w:pStyle w:val="TAC"/>
                  </w:pPr>
                  <w:r>
                    <w:t>DC_n79A-n257I</w:t>
                  </w:r>
                </w:p>
              </w:tc>
            </w:tr>
            <w:tr w:rsidR="008928D4" w14:paraId="686766EC"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B22EB3F" w14:textId="77777777" w:rsidR="008928D4" w:rsidRDefault="008928D4" w:rsidP="008928D4">
                  <w:pPr>
                    <w:pStyle w:val="TAC"/>
                  </w:pPr>
                  <w:r>
                    <w:t>DC_n3A-n77A-n79A-n257A</w:t>
                  </w:r>
                </w:p>
                <w:p w14:paraId="65A7C094" w14:textId="77777777" w:rsidR="008928D4" w:rsidRDefault="008928D4" w:rsidP="008928D4">
                  <w:pPr>
                    <w:pStyle w:val="TAC"/>
                  </w:pPr>
                  <w:r>
                    <w:t>DC_n3A-n77A-n79A-n257G</w:t>
                  </w:r>
                </w:p>
                <w:p w14:paraId="6F93CECC" w14:textId="77777777" w:rsidR="008928D4" w:rsidRDefault="008928D4" w:rsidP="008928D4">
                  <w:pPr>
                    <w:pStyle w:val="TAC"/>
                  </w:pPr>
                  <w:r>
                    <w:t>DC_n3A-n77A-n79A-n257H</w:t>
                  </w:r>
                </w:p>
                <w:p w14:paraId="14714A91" w14:textId="77777777" w:rsidR="008928D4" w:rsidRDefault="008928D4" w:rsidP="008928D4">
                  <w:pPr>
                    <w:pStyle w:val="TAC"/>
                  </w:pPr>
                  <w:r>
                    <w:t xml:space="preserve">DC_n3A-n77A-n79A-n257I </w:t>
                  </w:r>
                </w:p>
              </w:tc>
              <w:tc>
                <w:tcPr>
                  <w:tcW w:w="3969" w:type="dxa"/>
                  <w:tcBorders>
                    <w:top w:val="single" w:sz="4" w:space="0" w:color="auto"/>
                    <w:left w:val="single" w:sz="4" w:space="0" w:color="auto"/>
                    <w:bottom w:val="single" w:sz="4" w:space="0" w:color="auto"/>
                    <w:right w:val="single" w:sz="4" w:space="0" w:color="auto"/>
                  </w:tcBorders>
                  <w:hideMark/>
                </w:tcPr>
                <w:p w14:paraId="59466A3A" w14:textId="77777777" w:rsidR="008928D4" w:rsidRDefault="008928D4" w:rsidP="008928D4">
                  <w:pPr>
                    <w:pStyle w:val="TAC"/>
                    <w:rPr>
                      <w:lang w:eastAsia="zh-CN"/>
                    </w:rPr>
                  </w:pPr>
                  <w:r>
                    <w:t>DC_n3A-n257A</w:t>
                  </w:r>
                </w:p>
                <w:p w14:paraId="7D660CD5" w14:textId="77777777" w:rsidR="008928D4" w:rsidRDefault="008928D4" w:rsidP="008928D4">
                  <w:pPr>
                    <w:pStyle w:val="TAC"/>
                    <w:rPr>
                      <w:lang w:eastAsia="zh-CN"/>
                    </w:rPr>
                  </w:pPr>
                  <w:r>
                    <w:t>DC_n77A-n257A</w:t>
                  </w:r>
                </w:p>
                <w:p w14:paraId="4F073872" w14:textId="77777777" w:rsidR="008928D4" w:rsidRDefault="008928D4" w:rsidP="008928D4">
                  <w:pPr>
                    <w:pStyle w:val="TAC"/>
                    <w:rPr>
                      <w:lang w:eastAsia="zh-CN"/>
                    </w:rPr>
                  </w:pPr>
                  <w:r>
                    <w:t>DC_n79A-n257A</w:t>
                  </w:r>
                </w:p>
                <w:p w14:paraId="630D4AFF" w14:textId="77777777" w:rsidR="008928D4" w:rsidRDefault="008928D4" w:rsidP="008928D4">
                  <w:pPr>
                    <w:pStyle w:val="TAC"/>
                    <w:rPr>
                      <w:lang w:eastAsia="zh-CN"/>
                    </w:rPr>
                  </w:pPr>
                  <w:r>
                    <w:t>DC_n3A-n257G</w:t>
                  </w:r>
                </w:p>
                <w:p w14:paraId="100313D2" w14:textId="77777777" w:rsidR="008928D4" w:rsidRDefault="008928D4" w:rsidP="008928D4">
                  <w:pPr>
                    <w:pStyle w:val="TAC"/>
                    <w:rPr>
                      <w:lang w:eastAsia="zh-CN"/>
                    </w:rPr>
                  </w:pPr>
                  <w:r>
                    <w:t>DC_n77A-n257G</w:t>
                  </w:r>
                </w:p>
                <w:p w14:paraId="611C2A71" w14:textId="77777777" w:rsidR="008928D4" w:rsidRDefault="008928D4" w:rsidP="008928D4">
                  <w:pPr>
                    <w:pStyle w:val="TAC"/>
                    <w:rPr>
                      <w:lang w:eastAsia="zh-CN"/>
                    </w:rPr>
                  </w:pPr>
                  <w:r>
                    <w:t>DC_n79A-n257G</w:t>
                  </w:r>
                </w:p>
                <w:p w14:paraId="10951203" w14:textId="77777777" w:rsidR="008928D4" w:rsidRDefault="008928D4" w:rsidP="008928D4">
                  <w:pPr>
                    <w:pStyle w:val="TAC"/>
                    <w:rPr>
                      <w:lang w:eastAsia="zh-CN"/>
                    </w:rPr>
                  </w:pPr>
                  <w:r>
                    <w:t>DC_n3A-n257H</w:t>
                  </w:r>
                </w:p>
                <w:p w14:paraId="41E0B237" w14:textId="77777777" w:rsidR="008928D4" w:rsidRDefault="008928D4" w:rsidP="008928D4">
                  <w:pPr>
                    <w:pStyle w:val="TAC"/>
                    <w:rPr>
                      <w:lang w:eastAsia="zh-CN"/>
                    </w:rPr>
                  </w:pPr>
                  <w:r>
                    <w:t>DC_n77A-n257H</w:t>
                  </w:r>
                </w:p>
                <w:p w14:paraId="6421B980" w14:textId="77777777" w:rsidR="008928D4" w:rsidRDefault="008928D4" w:rsidP="008928D4">
                  <w:pPr>
                    <w:pStyle w:val="TAC"/>
                    <w:rPr>
                      <w:lang w:eastAsia="zh-CN"/>
                    </w:rPr>
                  </w:pPr>
                  <w:r>
                    <w:t>DC_n79A-n257H</w:t>
                  </w:r>
                </w:p>
                <w:p w14:paraId="7CD65550" w14:textId="77777777" w:rsidR="008928D4" w:rsidRDefault="008928D4" w:rsidP="008928D4">
                  <w:pPr>
                    <w:pStyle w:val="TAC"/>
                    <w:rPr>
                      <w:lang w:eastAsia="zh-CN"/>
                    </w:rPr>
                  </w:pPr>
                  <w:r>
                    <w:t>DC_n3A-n257I</w:t>
                  </w:r>
                </w:p>
                <w:p w14:paraId="4593DAE5" w14:textId="77777777" w:rsidR="008928D4" w:rsidRDefault="008928D4" w:rsidP="008928D4">
                  <w:pPr>
                    <w:pStyle w:val="TAC"/>
                    <w:rPr>
                      <w:lang w:eastAsia="zh-CN"/>
                    </w:rPr>
                  </w:pPr>
                  <w:r>
                    <w:t>DC_n77A-n257I</w:t>
                  </w:r>
                </w:p>
                <w:p w14:paraId="54414E58" w14:textId="77777777" w:rsidR="008928D4" w:rsidRDefault="008928D4" w:rsidP="008928D4">
                  <w:pPr>
                    <w:pStyle w:val="TAC"/>
                  </w:pPr>
                  <w:r>
                    <w:t>DC_n79A-n257I</w:t>
                  </w:r>
                </w:p>
              </w:tc>
            </w:tr>
            <w:tr w:rsidR="008928D4" w14:paraId="3CB3EEAF"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1E46D95" w14:textId="77777777" w:rsidR="008928D4" w:rsidRDefault="008928D4" w:rsidP="008928D4">
                  <w:pPr>
                    <w:pStyle w:val="TAC"/>
                  </w:pPr>
                  <w:r>
                    <w:t>DC_n3A-n77(2A)-n79A-n257A</w:t>
                  </w:r>
                </w:p>
                <w:p w14:paraId="134CE504" w14:textId="77777777" w:rsidR="008928D4" w:rsidRDefault="008928D4" w:rsidP="008928D4">
                  <w:pPr>
                    <w:pStyle w:val="TAC"/>
                  </w:pPr>
                  <w:r>
                    <w:t>DC_n3A-n77(2A)-n79A-n257G</w:t>
                  </w:r>
                </w:p>
                <w:p w14:paraId="07FA95E9" w14:textId="77777777" w:rsidR="008928D4" w:rsidRDefault="008928D4" w:rsidP="008928D4">
                  <w:pPr>
                    <w:pStyle w:val="TAC"/>
                  </w:pPr>
                  <w:r>
                    <w:t>DC_n3A-n77(2A)-n79A-n257H</w:t>
                  </w:r>
                </w:p>
                <w:p w14:paraId="3355BBC0" w14:textId="77777777" w:rsidR="008928D4" w:rsidRDefault="008928D4" w:rsidP="008928D4">
                  <w:pPr>
                    <w:pStyle w:val="TAC"/>
                  </w:pPr>
                  <w:r>
                    <w:t>DC_n3A-n77(2A)-n79A-n257I</w:t>
                  </w:r>
                </w:p>
                <w:p w14:paraId="7B107FC0" w14:textId="77777777" w:rsidR="008928D4" w:rsidRDefault="008928D4" w:rsidP="008928D4">
                  <w:pPr>
                    <w:pStyle w:val="TAC"/>
                    <w:rPr>
                      <w:lang w:eastAsia="ja-JP"/>
                    </w:rPr>
                  </w:pPr>
                </w:p>
              </w:tc>
              <w:tc>
                <w:tcPr>
                  <w:tcW w:w="3969" w:type="dxa"/>
                  <w:tcBorders>
                    <w:top w:val="single" w:sz="4" w:space="0" w:color="auto"/>
                    <w:left w:val="single" w:sz="4" w:space="0" w:color="auto"/>
                    <w:bottom w:val="single" w:sz="4" w:space="0" w:color="auto"/>
                    <w:right w:val="single" w:sz="4" w:space="0" w:color="auto"/>
                  </w:tcBorders>
                  <w:hideMark/>
                </w:tcPr>
                <w:p w14:paraId="4301E222" w14:textId="77777777" w:rsidR="008928D4" w:rsidRDefault="008928D4" w:rsidP="008928D4">
                  <w:pPr>
                    <w:pStyle w:val="TAC"/>
                    <w:rPr>
                      <w:lang w:eastAsia="zh-CN"/>
                    </w:rPr>
                  </w:pPr>
                  <w:r>
                    <w:t>DC_n3A-n257A</w:t>
                  </w:r>
                </w:p>
                <w:p w14:paraId="3A4D1615" w14:textId="77777777" w:rsidR="008928D4" w:rsidRDefault="008928D4" w:rsidP="008928D4">
                  <w:pPr>
                    <w:pStyle w:val="TAC"/>
                    <w:rPr>
                      <w:lang w:eastAsia="zh-CN"/>
                    </w:rPr>
                  </w:pPr>
                  <w:r>
                    <w:t>DC_n77A-n257A</w:t>
                  </w:r>
                </w:p>
                <w:p w14:paraId="3A54F467" w14:textId="77777777" w:rsidR="008928D4" w:rsidRDefault="008928D4" w:rsidP="008928D4">
                  <w:pPr>
                    <w:pStyle w:val="TAC"/>
                    <w:rPr>
                      <w:lang w:eastAsia="zh-CN"/>
                    </w:rPr>
                  </w:pPr>
                  <w:r>
                    <w:t>DC_n79A-n257A</w:t>
                  </w:r>
                </w:p>
                <w:p w14:paraId="6830E5E9" w14:textId="77777777" w:rsidR="008928D4" w:rsidRDefault="008928D4" w:rsidP="008928D4">
                  <w:pPr>
                    <w:pStyle w:val="TAC"/>
                    <w:rPr>
                      <w:lang w:eastAsia="zh-CN"/>
                    </w:rPr>
                  </w:pPr>
                  <w:r>
                    <w:t>DC_n3A-n257G</w:t>
                  </w:r>
                </w:p>
                <w:p w14:paraId="36F11B53" w14:textId="77777777" w:rsidR="008928D4" w:rsidRDefault="008928D4" w:rsidP="008928D4">
                  <w:pPr>
                    <w:pStyle w:val="TAC"/>
                    <w:rPr>
                      <w:lang w:eastAsia="zh-CN"/>
                    </w:rPr>
                  </w:pPr>
                  <w:r>
                    <w:t>DC_n77A-n257G</w:t>
                  </w:r>
                </w:p>
                <w:p w14:paraId="5AB20668" w14:textId="77777777" w:rsidR="008928D4" w:rsidRDefault="008928D4" w:rsidP="008928D4">
                  <w:pPr>
                    <w:pStyle w:val="TAC"/>
                    <w:rPr>
                      <w:lang w:eastAsia="zh-CN"/>
                    </w:rPr>
                  </w:pPr>
                  <w:r>
                    <w:t>DC_n79A-n257G</w:t>
                  </w:r>
                </w:p>
                <w:p w14:paraId="7AACBA04" w14:textId="77777777" w:rsidR="008928D4" w:rsidRDefault="008928D4" w:rsidP="008928D4">
                  <w:pPr>
                    <w:pStyle w:val="TAC"/>
                    <w:rPr>
                      <w:lang w:eastAsia="zh-CN"/>
                    </w:rPr>
                  </w:pPr>
                  <w:r>
                    <w:t>DC_n3A-n257H</w:t>
                  </w:r>
                </w:p>
                <w:p w14:paraId="4F691D6B" w14:textId="77777777" w:rsidR="008928D4" w:rsidRDefault="008928D4" w:rsidP="008928D4">
                  <w:pPr>
                    <w:pStyle w:val="TAC"/>
                    <w:rPr>
                      <w:lang w:eastAsia="zh-CN"/>
                    </w:rPr>
                  </w:pPr>
                  <w:r>
                    <w:t>DC_n77A-n257H</w:t>
                  </w:r>
                </w:p>
                <w:p w14:paraId="0E9A765A" w14:textId="77777777" w:rsidR="008928D4" w:rsidRDefault="008928D4" w:rsidP="008928D4">
                  <w:pPr>
                    <w:pStyle w:val="TAC"/>
                    <w:rPr>
                      <w:lang w:eastAsia="zh-CN"/>
                    </w:rPr>
                  </w:pPr>
                  <w:r>
                    <w:t>DC_n79A-n257H</w:t>
                  </w:r>
                </w:p>
                <w:p w14:paraId="56BB246C" w14:textId="77777777" w:rsidR="008928D4" w:rsidRDefault="008928D4" w:rsidP="008928D4">
                  <w:pPr>
                    <w:pStyle w:val="TAC"/>
                    <w:rPr>
                      <w:lang w:eastAsia="zh-CN"/>
                    </w:rPr>
                  </w:pPr>
                  <w:r>
                    <w:t>DC_n3A-n257I</w:t>
                  </w:r>
                </w:p>
                <w:p w14:paraId="6471393F" w14:textId="77777777" w:rsidR="008928D4" w:rsidRDefault="008928D4" w:rsidP="008928D4">
                  <w:pPr>
                    <w:pStyle w:val="TAC"/>
                    <w:rPr>
                      <w:lang w:eastAsia="zh-CN"/>
                    </w:rPr>
                  </w:pPr>
                  <w:r>
                    <w:t>DC_n77A-n257I</w:t>
                  </w:r>
                </w:p>
                <w:p w14:paraId="66AE02F2" w14:textId="77777777" w:rsidR="008928D4" w:rsidRDefault="008928D4" w:rsidP="008928D4">
                  <w:pPr>
                    <w:pStyle w:val="TAC"/>
                  </w:pPr>
                  <w:r>
                    <w:t>DC_n79A-n257I</w:t>
                  </w:r>
                </w:p>
              </w:tc>
            </w:tr>
            <w:tr w:rsidR="008928D4" w14:paraId="41EE21B6"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DD87136" w14:textId="77777777" w:rsidR="008928D4" w:rsidRDefault="008928D4" w:rsidP="008928D4">
                  <w:pPr>
                    <w:pStyle w:val="TAC"/>
                  </w:pPr>
                  <w:r>
                    <w:t>DC_n28A-n77A-n79A-n257A</w:t>
                  </w:r>
                </w:p>
                <w:p w14:paraId="537C02F3" w14:textId="77777777" w:rsidR="008928D4" w:rsidRDefault="008928D4" w:rsidP="008928D4">
                  <w:pPr>
                    <w:pStyle w:val="TAC"/>
                  </w:pPr>
                  <w:r>
                    <w:t>DC_n28A-n77A-n79A-n257G</w:t>
                  </w:r>
                </w:p>
                <w:p w14:paraId="578A186A" w14:textId="77777777" w:rsidR="008928D4" w:rsidRDefault="008928D4" w:rsidP="008928D4">
                  <w:pPr>
                    <w:pStyle w:val="TAC"/>
                  </w:pPr>
                  <w:r>
                    <w:t>DC_n28A-n77A-n79A-n257H</w:t>
                  </w:r>
                </w:p>
                <w:p w14:paraId="67D7892D" w14:textId="77777777" w:rsidR="008928D4" w:rsidRDefault="008928D4" w:rsidP="008928D4">
                  <w:pPr>
                    <w:pStyle w:val="TAC"/>
                    <w:rPr>
                      <w:sz w:val="20"/>
                    </w:rPr>
                  </w:pPr>
                  <w:r>
                    <w:t>DC_n28A-n77A-n79A-n257I</w:t>
                  </w:r>
                </w:p>
              </w:tc>
              <w:tc>
                <w:tcPr>
                  <w:tcW w:w="3969" w:type="dxa"/>
                  <w:tcBorders>
                    <w:top w:val="single" w:sz="4" w:space="0" w:color="auto"/>
                    <w:left w:val="single" w:sz="4" w:space="0" w:color="auto"/>
                    <w:bottom w:val="single" w:sz="4" w:space="0" w:color="auto"/>
                    <w:right w:val="single" w:sz="4" w:space="0" w:color="auto"/>
                  </w:tcBorders>
                  <w:hideMark/>
                </w:tcPr>
                <w:p w14:paraId="52B6680D" w14:textId="77777777" w:rsidR="008928D4" w:rsidRDefault="008928D4" w:rsidP="008928D4">
                  <w:pPr>
                    <w:pStyle w:val="TAC"/>
                    <w:rPr>
                      <w:lang w:eastAsia="ja-JP"/>
                    </w:rPr>
                  </w:pPr>
                  <w:r>
                    <w:rPr>
                      <w:lang w:eastAsia="ja-JP"/>
                    </w:rPr>
                    <w:t>DC_n28A-n77A</w:t>
                  </w:r>
                </w:p>
                <w:p w14:paraId="3AC2995C" w14:textId="77777777" w:rsidR="008928D4" w:rsidRDefault="008928D4" w:rsidP="008928D4">
                  <w:pPr>
                    <w:pStyle w:val="TAC"/>
                    <w:rPr>
                      <w:lang w:eastAsia="ja-JP"/>
                    </w:rPr>
                  </w:pPr>
                  <w:r>
                    <w:rPr>
                      <w:lang w:eastAsia="ja-JP"/>
                    </w:rPr>
                    <w:t>DC_n28A-n79A</w:t>
                  </w:r>
                </w:p>
                <w:p w14:paraId="568221B5" w14:textId="77777777" w:rsidR="008928D4" w:rsidRDefault="008928D4" w:rsidP="008928D4">
                  <w:pPr>
                    <w:pStyle w:val="TAC"/>
                  </w:pPr>
                  <w:r>
                    <w:t>DC_n28A-n257A</w:t>
                  </w:r>
                </w:p>
                <w:p w14:paraId="5953FAF0" w14:textId="77777777" w:rsidR="008928D4" w:rsidRDefault="008928D4" w:rsidP="008928D4">
                  <w:pPr>
                    <w:pStyle w:val="TAC"/>
                  </w:pPr>
                  <w:r>
                    <w:t>DC_n28A-n257G</w:t>
                  </w:r>
                </w:p>
                <w:p w14:paraId="05CEAF65" w14:textId="77777777" w:rsidR="008928D4" w:rsidRDefault="008928D4" w:rsidP="008928D4">
                  <w:pPr>
                    <w:pStyle w:val="TAC"/>
                  </w:pPr>
                  <w:r>
                    <w:t>DC_n28A-n257H</w:t>
                  </w:r>
                </w:p>
                <w:p w14:paraId="652B5FE0" w14:textId="77777777" w:rsidR="008928D4" w:rsidRDefault="008928D4" w:rsidP="008928D4">
                  <w:pPr>
                    <w:pStyle w:val="TAC"/>
                  </w:pPr>
                  <w:r>
                    <w:t>DC_n28A-n257I</w:t>
                  </w:r>
                </w:p>
                <w:p w14:paraId="4C09F854" w14:textId="77777777" w:rsidR="008928D4" w:rsidRDefault="008928D4" w:rsidP="008928D4">
                  <w:pPr>
                    <w:pStyle w:val="TAC"/>
                  </w:pPr>
                  <w:r>
                    <w:t>DC_n77A-n79A</w:t>
                  </w:r>
                </w:p>
                <w:p w14:paraId="35889432" w14:textId="77777777" w:rsidR="008928D4" w:rsidRDefault="008928D4" w:rsidP="008928D4">
                  <w:pPr>
                    <w:pStyle w:val="TAC"/>
                  </w:pPr>
                  <w:r>
                    <w:t>DC_n77A-n257A</w:t>
                  </w:r>
                </w:p>
                <w:p w14:paraId="53AA084C" w14:textId="77777777" w:rsidR="008928D4" w:rsidRDefault="008928D4" w:rsidP="008928D4">
                  <w:pPr>
                    <w:pStyle w:val="TAC"/>
                  </w:pPr>
                  <w:r>
                    <w:t>DC_n77A-n257G</w:t>
                  </w:r>
                </w:p>
                <w:p w14:paraId="3D0D260C" w14:textId="77777777" w:rsidR="008928D4" w:rsidRDefault="008928D4" w:rsidP="008928D4">
                  <w:pPr>
                    <w:pStyle w:val="TAC"/>
                  </w:pPr>
                  <w:r>
                    <w:t>DC_n77A-n257H</w:t>
                  </w:r>
                </w:p>
                <w:p w14:paraId="3C797D6A" w14:textId="77777777" w:rsidR="008928D4" w:rsidRDefault="008928D4" w:rsidP="008928D4">
                  <w:pPr>
                    <w:pStyle w:val="TAC"/>
                  </w:pPr>
                  <w:r>
                    <w:t>DC_n77A-n257I</w:t>
                  </w:r>
                </w:p>
                <w:p w14:paraId="1BCD2A4B" w14:textId="77777777" w:rsidR="008928D4" w:rsidRDefault="008928D4" w:rsidP="008928D4">
                  <w:pPr>
                    <w:pStyle w:val="TAC"/>
                  </w:pPr>
                  <w:r>
                    <w:t>DC_n79A-n257A</w:t>
                  </w:r>
                </w:p>
                <w:p w14:paraId="28DC5078" w14:textId="77777777" w:rsidR="008928D4" w:rsidRDefault="008928D4" w:rsidP="008928D4">
                  <w:pPr>
                    <w:pStyle w:val="TAC"/>
                  </w:pPr>
                  <w:r>
                    <w:t>DC_n79A-n257G</w:t>
                  </w:r>
                </w:p>
                <w:p w14:paraId="2707E18A" w14:textId="77777777" w:rsidR="008928D4" w:rsidRDefault="008928D4" w:rsidP="008928D4">
                  <w:pPr>
                    <w:pStyle w:val="TAC"/>
                  </w:pPr>
                  <w:r>
                    <w:t>DC_n79A-n257H</w:t>
                  </w:r>
                </w:p>
                <w:p w14:paraId="74642BB8" w14:textId="77777777" w:rsidR="008928D4" w:rsidRDefault="008928D4" w:rsidP="008928D4">
                  <w:pPr>
                    <w:pStyle w:val="TAC"/>
                    <w:rPr>
                      <w:sz w:val="20"/>
                    </w:rPr>
                  </w:pPr>
                  <w:r>
                    <w:t>DC_n79A-n257I</w:t>
                  </w:r>
                </w:p>
              </w:tc>
            </w:tr>
            <w:tr w:rsidR="008928D4" w14:paraId="00CA3083"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790244C" w14:textId="77777777" w:rsidR="008928D4" w:rsidRDefault="008928D4" w:rsidP="008928D4">
                  <w:pPr>
                    <w:pStyle w:val="TAC"/>
                  </w:pPr>
                  <w:r>
                    <w:t>DC_n28A-n77(2A)-n79A-n257A</w:t>
                  </w:r>
                </w:p>
                <w:p w14:paraId="1FCD6801" w14:textId="77777777" w:rsidR="008928D4" w:rsidRDefault="008928D4" w:rsidP="008928D4">
                  <w:pPr>
                    <w:pStyle w:val="TAC"/>
                  </w:pPr>
                  <w:r>
                    <w:t>DC_n28A-n77(2A)-n79A-n257G</w:t>
                  </w:r>
                </w:p>
                <w:p w14:paraId="261BB386" w14:textId="77777777" w:rsidR="008928D4" w:rsidRDefault="008928D4" w:rsidP="008928D4">
                  <w:pPr>
                    <w:pStyle w:val="TAC"/>
                  </w:pPr>
                  <w:r>
                    <w:t>DC_n28A-n77(2A)-n79A-n257H</w:t>
                  </w:r>
                </w:p>
                <w:p w14:paraId="0FC2E842" w14:textId="77777777" w:rsidR="008928D4" w:rsidRDefault="008928D4" w:rsidP="008928D4">
                  <w:pPr>
                    <w:pStyle w:val="TAC"/>
                    <w:rPr>
                      <w:sz w:val="20"/>
                    </w:rPr>
                  </w:pPr>
                  <w:r>
                    <w:t>DC_n28A-n77(2A)-n79A-n257I</w:t>
                  </w:r>
                </w:p>
              </w:tc>
              <w:tc>
                <w:tcPr>
                  <w:tcW w:w="3969" w:type="dxa"/>
                  <w:tcBorders>
                    <w:top w:val="single" w:sz="4" w:space="0" w:color="auto"/>
                    <w:left w:val="single" w:sz="4" w:space="0" w:color="auto"/>
                    <w:bottom w:val="single" w:sz="4" w:space="0" w:color="auto"/>
                    <w:right w:val="single" w:sz="4" w:space="0" w:color="auto"/>
                  </w:tcBorders>
                  <w:hideMark/>
                </w:tcPr>
                <w:p w14:paraId="4354F7E1" w14:textId="77777777" w:rsidR="008928D4" w:rsidRDefault="008928D4" w:rsidP="008928D4">
                  <w:pPr>
                    <w:pStyle w:val="TAC"/>
                    <w:rPr>
                      <w:lang w:eastAsia="ja-JP"/>
                    </w:rPr>
                  </w:pPr>
                  <w:r>
                    <w:rPr>
                      <w:lang w:eastAsia="ja-JP"/>
                    </w:rPr>
                    <w:t>DC_n28A-n77A</w:t>
                  </w:r>
                </w:p>
                <w:p w14:paraId="2DB64CA7" w14:textId="77777777" w:rsidR="008928D4" w:rsidRDefault="008928D4" w:rsidP="008928D4">
                  <w:pPr>
                    <w:pStyle w:val="TAC"/>
                    <w:rPr>
                      <w:lang w:eastAsia="ja-JP"/>
                    </w:rPr>
                  </w:pPr>
                  <w:r>
                    <w:rPr>
                      <w:lang w:eastAsia="ja-JP"/>
                    </w:rPr>
                    <w:t>DC_n28A-n79A</w:t>
                  </w:r>
                </w:p>
                <w:p w14:paraId="45A77B4F" w14:textId="77777777" w:rsidR="008928D4" w:rsidRDefault="008928D4" w:rsidP="008928D4">
                  <w:pPr>
                    <w:pStyle w:val="TAC"/>
                  </w:pPr>
                  <w:r>
                    <w:t>DC_n28A-n257A</w:t>
                  </w:r>
                </w:p>
                <w:p w14:paraId="45325AF8" w14:textId="77777777" w:rsidR="008928D4" w:rsidRDefault="008928D4" w:rsidP="008928D4">
                  <w:pPr>
                    <w:pStyle w:val="TAC"/>
                  </w:pPr>
                  <w:r>
                    <w:t>DC_n28A-n257G</w:t>
                  </w:r>
                </w:p>
                <w:p w14:paraId="37D8AAB2" w14:textId="77777777" w:rsidR="008928D4" w:rsidRDefault="008928D4" w:rsidP="008928D4">
                  <w:pPr>
                    <w:pStyle w:val="TAC"/>
                  </w:pPr>
                  <w:r>
                    <w:t>DC_n28A-n257H</w:t>
                  </w:r>
                </w:p>
                <w:p w14:paraId="0E1936E6" w14:textId="77777777" w:rsidR="008928D4" w:rsidRDefault="008928D4" w:rsidP="008928D4">
                  <w:pPr>
                    <w:pStyle w:val="TAC"/>
                  </w:pPr>
                  <w:r>
                    <w:lastRenderedPageBreak/>
                    <w:t>DC_n28A-n257I</w:t>
                  </w:r>
                </w:p>
                <w:p w14:paraId="785BCCEC" w14:textId="77777777" w:rsidR="008928D4" w:rsidRDefault="008928D4" w:rsidP="008928D4">
                  <w:pPr>
                    <w:pStyle w:val="TAC"/>
                  </w:pPr>
                  <w:r>
                    <w:t>DC_n77A-n79A</w:t>
                  </w:r>
                </w:p>
                <w:p w14:paraId="74D182DA" w14:textId="77777777" w:rsidR="008928D4" w:rsidRDefault="008928D4" w:rsidP="008928D4">
                  <w:pPr>
                    <w:pStyle w:val="TAC"/>
                  </w:pPr>
                  <w:r>
                    <w:t>DC_n77A-n257A</w:t>
                  </w:r>
                </w:p>
                <w:p w14:paraId="2495CE9F" w14:textId="77777777" w:rsidR="008928D4" w:rsidRDefault="008928D4" w:rsidP="008928D4">
                  <w:pPr>
                    <w:pStyle w:val="TAC"/>
                  </w:pPr>
                  <w:r>
                    <w:t>DC_n77A-n257G</w:t>
                  </w:r>
                </w:p>
                <w:p w14:paraId="2224731E" w14:textId="77777777" w:rsidR="008928D4" w:rsidRDefault="008928D4" w:rsidP="008928D4">
                  <w:pPr>
                    <w:pStyle w:val="TAC"/>
                  </w:pPr>
                  <w:r>
                    <w:t>DC_n77A-n257H</w:t>
                  </w:r>
                </w:p>
                <w:p w14:paraId="6B611911" w14:textId="77777777" w:rsidR="008928D4" w:rsidRDefault="008928D4" w:rsidP="008928D4">
                  <w:pPr>
                    <w:pStyle w:val="TAC"/>
                  </w:pPr>
                  <w:r>
                    <w:t>DC_n77A-n257I</w:t>
                  </w:r>
                </w:p>
                <w:p w14:paraId="070B92D9" w14:textId="77777777" w:rsidR="008928D4" w:rsidRDefault="008928D4" w:rsidP="008928D4">
                  <w:pPr>
                    <w:pStyle w:val="TAC"/>
                  </w:pPr>
                  <w:r>
                    <w:t>DC_n79A-n257A</w:t>
                  </w:r>
                </w:p>
                <w:p w14:paraId="620D3113" w14:textId="77777777" w:rsidR="008928D4" w:rsidRDefault="008928D4" w:rsidP="008928D4">
                  <w:pPr>
                    <w:pStyle w:val="TAC"/>
                  </w:pPr>
                  <w:r>
                    <w:t>DC_n79A-n257G</w:t>
                  </w:r>
                </w:p>
                <w:p w14:paraId="2F20801E" w14:textId="77777777" w:rsidR="008928D4" w:rsidRDefault="008928D4" w:rsidP="008928D4">
                  <w:pPr>
                    <w:pStyle w:val="TAC"/>
                  </w:pPr>
                  <w:r>
                    <w:t>DC_n79A-n257H</w:t>
                  </w:r>
                </w:p>
                <w:p w14:paraId="0CDFCD0D" w14:textId="77777777" w:rsidR="008928D4" w:rsidRDefault="008928D4" w:rsidP="008928D4">
                  <w:pPr>
                    <w:pStyle w:val="TAC"/>
                    <w:rPr>
                      <w:sz w:val="20"/>
                    </w:rPr>
                  </w:pPr>
                  <w:r>
                    <w:t>DC_n79A-n257I</w:t>
                  </w:r>
                </w:p>
              </w:tc>
            </w:tr>
            <w:tr w:rsidR="008928D4" w14:paraId="14D208F9" w14:textId="77777777" w:rsidTr="008928D4">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7B3BB53" w14:textId="77777777" w:rsidR="008928D4" w:rsidRDefault="008928D4" w:rsidP="008928D4">
                  <w:pPr>
                    <w:pStyle w:val="TAC"/>
                  </w:pPr>
                  <w:r>
                    <w:lastRenderedPageBreak/>
                    <w:t>DC_n28A-n78A-n79A-n257A</w:t>
                  </w:r>
                </w:p>
                <w:p w14:paraId="75263FA9" w14:textId="77777777" w:rsidR="008928D4" w:rsidRDefault="008928D4" w:rsidP="008928D4">
                  <w:pPr>
                    <w:pStyle w:val="TAC"/>
                  </w:pPr>
                  <w:r>
                    <w:t>DC_n28A-n78A-n79A-n257G</w:t>
                  </w:r>
                </w:p>
                <w:p w14:paraId="576519E6" w14:textId="77777777" w:rsidR="008928D4" w:rsidRDefault="008928D4" w:rsidP="008928D4">
                  <w:pPr>
                    <w:pStyle w:val="TAC"/>
                  </w:pPr>
                  <w:r>
                    <w:t>DC_n28A-n78A-n79A-n257H</w:t>
                  </w:r>
                </w:p>
                <w:p w14:paraId="5C9F6EC9" w14:textId="77777777" w:rsidR="008928D4" w:rsidRDefault="008928D4" w:rsidP="008928D4">
                  <w:pPr>
                    <w:pStyle w:val="TAC"/>
                    <w:rPr>
                      <w:sz w:val="20"/>
                    </w:rPr>
                  </w:pPr>
                  <w:r>
                    <w:t>DC_n28A-n78A-n79A-n257I</w:t>
                  </w:r>
                </w:p>
              </w:tc>
              <w:tc>
                <w:tcPr>
                  <w:tcW w:w="3969" w:type="dxa"/>
                  <w:tcBorders>
                    <w:top w:val="single" w:sz="4" w:space="0" w:color="auto"/>
                    <w:left w:val="single" w:sz="4" w:space="0" w:color="auto"/>
                    <w:bottom w:val="single" w:sz="4" w:space="0" w:color="auto"/>
                    <w:right w:val="single" w:sz="4" w:space="0" w:color="auto"/>
                  </w:tcBorders>
                  <w:hideMark/>
                </w:tcPr>
                <w:p w14:paraId="6B69F3E0" w14:textId="77777777" w:rsidR="008928D4" w:rsidRDefault="008928D4" w:rsidP="008928D4">
                  <w:pPr>
                    <w:pStyle w:val="TAC"/>
                  </w:pPr>
                  <w:r>
                    <w:t>DC_n28A-n257A</w:t>
                  </w:r>
                </w:p>
                <w:p w14:paraId="5ABDD6ED" w14:textId="77777777" w:rsidR="008928D4" w:rsidRDefault="008928D4" w:rsidP="008928D4">
                  <w:pPr>
                    <w:pStyle w:val="TAC"/>
                  </w:pPr>
                  <w:r>
                    <w:t>DC_n28A-n257G</w:t>
                  </w:r>
                </w:p>
                <w:p w14:paraId="3FEB3A5C" w14:textId="77777777" w:rsidR="008928D4" w:rsidRDefault="008928D4" w:rsidP="008928D4">
                  <w:pPr>
                    <w:pStyle w:val="TAC"/>
                  </w:pPr>
                  <w:r>
                    <w:t>DC_n28A-n257H</w:t>
                  </w:r>
                </w:p>
                <w:p w14:paraId="3E2AA35A" w14:textId="77777777" w:rsidR="008928D4" w:rsidRDefault="008928D4" w:rsidP="008928D4">
                  <w:pPr>
                    <w:pStyle w:val="TAC"/>
                  </w:pPr>
                  <w:r>
                    <w:t>DC_n28A-n257I</w:t>
                  </w:r>
                </w:p>
                <w:p w14:paraId="04C99BED" w14:textId="77777777" w:rsidR="008928D4" w:rsidRDefault="008928D4" w:rsidP="008928D4">
                  <w:pPr>
                    <w:pStyle w:val="TAC"/>
                  </w:pPr>
                  <w:r>
                    <w:t>DC_n78A-n257A</w:t>
                  </w:r>
                </w:p>
                <w:p w14:paraId="456F799C" w14:textId="77777777" w:rsidR="008928D4" w:rsidRDefault="008928D4" w:rsidP="008928D4">
                  <w:pPr>
                    <w:pStyle w:val="TAC"/>
                  </w:pPr>
                  <w:r>
                    <w:t>DC_n78A-n257G</w:t>
                  </w:r>
                </w:p>
                <w:p w14:paraId="60993D72" w14:textId="77777777" w:rsidR="008928D4" w:rsidRDefault="008928D4" w:rsidP="008928D4">
                  <w:pPr>
                    <w:pStyle w:val="TAC"/>
                  </w:pPr>
                  <w:r>
                    <w:t>DC_n78A-n257H</w:t>
                  </w:r>
                </w:p>
                <w:p w14:paraId="71D72E34" w14:textId="77777777" w:rsidR="008928D4" w:rsidRDefault="008928D4" w:rsidP="008928D4">
                  <w:pPr>
                    <w:pStyle w:val="TAC"/>
                  </w:pPr>
                  <w:r>
                    <w:t>DC_n78A-n257I</w:t>
                  </w:r>
                </w:p>
                <w:p w14:paraId="67148164" w14:textId="77777777" w:rsidR="008928D4" w:rsidRDefault="008928D4" w:rsidP="008928D4">
                  <w:pPr>
                    <w:pStyle w:val="TAC"/>
                  </w:pPr>
                  <w:r>
                    <w:t>DC_n79A-n257A</w:t>
                  </w:r>
                </w:p>
                <w:p w14:paraId="18B4C6F3" w14:textId="77777777" w:rsidR="008928D4" w:rsidRDefault="008928D4" w:rsidP="008928D4">
                  <w:pPr>
                    <w:pStyle w:val="TAC"/>
                  </w:pPr>
                  <w:r>
                    <w:t>DC_n79A-n257G</w:t>
                  </w:r>
                </w:p>
                <w:p w14:paraId="6A412826" w14:textId="77777777" w:rsidR="008928D4" w:rsidRDefault="008928D4" w:rsidP="008928D4">
                  <w:pPr>
                    <w:pStyle w:val="TAC"/>
                  </w:pPr>
                  <w:r>
                    <w:t>DC_n79A-n257H</w:t>
                  </w:r>
                </w:p>
                <w:p w14:paraId="60AE2BC5" w14:textId="77777777" w:rsidR="008928D4" w:rsidRDefault="008928D4" w:rsidP="008928D4">
                  <w:pPr>
                    <w:pStyle w:val="TAC"/>
                    <w:rPr>
                      <w:sz w:val="20"/>
                    </w:rPr>
                  </w:pPr>
                  <w:r>
                    <w:t>DC_n79A-n257I</w:t>
                  </w:r>
                </w:p>
              </w:tc>
            </w:tr>
          </w:tbl>
          <w:p w14:paraId="71021398" w14:textId="40DB7CCA" w:rsidR="008928D4" w:rsidRPr="008928D4" w:rsidRDefault="008928D4" w:rsidP="00E84F98">
            <w:pPr>
              <w:jc w:val="both"/>
              <w:rPr>
                <w:lang w:val="en-US" w:eastAsia="zh-CN"/>
              </w:rPr>
            </w:pPr>
          </w:p>
        </w:tc>
      </w:tr>
    </w:tbl>
    <w:p w14:paraId="4185B1E3" w14:textId="27CEBAD0" w:rsidR="00F14289" w:rsidRPr="00DC0226" w:rsidRDefault="00F14289" w:rsidP="00E84F98">
      <w:pPr>
        <w:jc w:val="both"/>
        <w:rPr>
          <w:lang w:eastAsia="zh-CN"/>
        </w:rPr>
      </w:pPr>
    </w:p>
    <w:p w14:paraId="4FF01ED8" w14:textId="73643467" w:rsidR="00B07F5F" w:rsidRDefault="00002507" w:rsidP="00B63D1F">
      <w:pPr>
        <w:pStyle w:val="2"/>
        <w:rPr>
          <w:lang w:eastAsia="zh-CN"/>
        </w:rPr>
      </w:pPr>
      <w:r>
        <w:rPr>
          <w:rFonts w:hint="eastAsia"/>
          <w:lang w:eastAsia="zh-CN"/>
        </w:rPr>
        <w:t>P</w:t>
      </w:r>
      <w:r>
        <w:rPr>
          <w:lang w:eastAsia="zh-CN"/>
        </w:rPr>
        <w:t>SCell addition/release delay requireme</w:t>
      </w:r>
    </w:p>
    <w:p w14:paraId="77758101" w14:textId="2345EE77" w:rsidR="00896A59" w:rsidRDefault="00685854" w:rsidP="00E84F98">
      <w:pPr>
        <w:jc w:val="both"/>
        <w:rPr>
          <w:lang w:eastAsia="zh-CN"/>
        </w:rPr>
      </w:pPr>
      <w:r>
        <w:rPr>
          <w:lang w:eastAsia="zh-CN"/>
        </w:rPr>
        <w:t>For PSCell addition/release, T</w:t>
      </w:r>
      <w:r w:rsidRPr="00685854">
        <w:rPr>
          <w:vertAlign w:val="subscript"/>
          <w:lang w:eastAsia="zh-CN"/>
        </w:rPr>
        <w:t>processing</w:t>
      </w:r>
      <w:r>
        <w:rPr>
          <w:lang w:eastAsia="zh-CN"/>
        </w:rPr>
        <w:t xml:space="preserve"> and T</w:t>
      </w:r>
      <w:r w:rsidRPr="00685854">
        <w:rPr>
          <w:vertAlign w:val="subscript"/>
          <w:lang w:eastAsia="zh-CN"/>
        </w:rPr>
        <w:t>search</w:t>
      </w:r>
      <w:r>
        <w:rPr>
          <w:lang w:eastAsia="zh-CN"/>
        </w:rPr>
        <w:t xml:space="preserve"> need to be considered. For FR1-FR1 NR-DC, </w:t>
      </w:r>
      <w:r w:rsidRPr="00685854">
        <w:rPr>
          <w:lang w:eastAsia="zh-CN"/>
        </w:rPr>
        <w:t xml:space="preserve">the PCell and the PSCell </w:t>
      </w:r>
      <w:r w:rsidR="00CC73C1">
        <w:rPr>
          <w:lang w:eastAsia="zh-CN"/>
        </w:rPr>
        <w:t xml:space="preserve">belong to </w:t>
      </w:r>
      <w:r w:rsidRPr="00685854">
        <w:rPr>
          <w:lang w:eastAsia="zh-CN"/>
        </w:rPr>
        <w:t>the same FR, T</w:t>
      </w:r>
      <w:r w:rsidRPr="00685854">
        <w:rPr>
          <w:vertAlign w:val="subscript"/>
          <w:lang w:eastAsia="zh-CN"/>
        </w:rPr>
        <w:t>processing</w:t>
      </w:r>
      <w:r w:rsidRPr="00685854">
        <w:rPr>
          <w:lang w:eastAsia="zh-CN"/>
        </w:rPr>
        <w:t xml:space="preserve"> need to be defined as 20ms.</w:t>
      </w:r>
      <w:r>
        <w:rPr>
          <w:lang w:eastAsia="zh-CN"/>
        </w:rPr>
        <w:t xml:space="preserve"> In addition, </w:t>
      </w:r>
      <w:r w:rsidRPr="00685854">
        <w:rPr>
          <w:lang w:eastAsia="zh-CN"/>
        </w:rPr>
        <w:t>Rx beam sweeping factor is not needed. T</w:t>
      </w:r>
      <w:r w:rsidRPr="00685854">
        <w:rPr>
          <w:vertAlign w:val="subscript"/>
          <w:lang w:eastAsia="zh-CN"/>
        </w:rPr>
        <w:t xml:space="preserve">search </w:t>
      </w:r>
      <w:r w:rsidRPr="00685854">
        <w:rPr>
          <w:lang w:eastAsia="zh-CN"/>
        </w:rPr>
        <w:t>need to be defined as 3 samples</w:t>
      </w:r>
      <w:r>
        <w:rPr>
          <w:lang w:eastAsia="zh-CN"/>
        </w:rPr>
        <w:t>.</w:t>
      </w:r>
    </w:p>
    <w:p w14:paraId="6AD90A9F" w14:textId="23795C91" w:rsidR="00685854" w:rsidRPr="00685854" w:rsidRDefault="00685854" w:rsidP="00E84F98">
      <w:pPr>
        <w:jc w:val="both"/>
        <w:rPr>
          <w:b/>
          <w:bCs/>
          <w:lang w:eastAsia="zh-CN"/>
        </w:rPr>
      </w:pPr>
      <w:r w:rsidRPr="00685854">
        <w:rPr>
          <w:rFonts w:hint="eastAsia"/>
          <w:b/>
          <w:bCs/>
          <w:lang w:eastAsia="zh-CN"/>
        </w:rPr>
        <w:t>P</w:t>
      </w:r>
      <w:r w:rsidRPr="00685854">
        <w:rPr>
          <w:b/>
          <w:bCs/>
          <w:lang w:eastAsia="zh-CN"/>
        </w:rPr>
        <w:t>roposal 3: For PSCell addition/release delay requirement of FR1-FR1 NR-DC, T</w:t>
      </w:r>
      <w:r w:rsidRPr="00685854">
        <w:rPr>
          <w:b/>
          <w:bCs/>
          <w:vertAlign w:val="subscript"/>
          <w:lang w:eastAsia="zh-CN"/>
        </w:rPr>
        <w:t>processing</w:t>
      </w:r>
      <w:r w:rsidRPr="00685854">
        <w:rPr>
          <w:b/>
          <w:bCs/>
          <w:lang w:eastAsia="zh-CN"/>
        </w:rPr>
        <w:t xml:space="preserve"> need to be defined as 20ms</w:t>
      </w:r>
      <w:r>
        <w:rPr>
          <w:b/>
          <w:bCs/>
          <w:lang w:eastAsia="zh-CN"/>
        </w:rPr>
        <w:t xml:space="preserve"> and </w:t>
      </w:r>
      <w:r w:rsidRPr="00685854">
        <w:rPr>
          <w:b/>
          <w:bCs/>
          <w:lang w:eastAsia="zh-CN"/>
        </w:rPr>
        <w:t>T</w:t>
      </w:r>
      <w:r w:rsidRPr="00685854">
        <w:rPr>
          <w:b/>
          <w:bCs/>
          <w:vertAlign w:val="subscript"/>
          <w:lang w:eastAsia="zh-CN"/>
        </w:rPr>
        <w:t>search</w:t>
      </w:r>
      <w:r w:rsidRPr="00685854">
        <w:rPr>
          <w:b/>
          <w:bCs/>
          <w:lang w:eastAsia="zh-CN"/>
        </w:rPr>
        <w:t xml:space="preserve"> need to be defined as 3 samples.</w:t>
      </w:r>
    </w:p>
    <w:p w14:paraId="7429875D" w14:textId="0BF26DF5" w:rsidR="009B32B0" w:rsidRDefault="009B32B0" w:rsidP="00B63D1F">
      <w:pPr>
        <w:pStyle w:val="2"/>
        <w:rPr>
          <w:lang w:eastAsia="zh-CN"/>
        </w:rPr>
      </w:pPr>
      <w:r>
        <w:rPr>
          <w:rFonts w:hint="eastAsia"/>
          <w:lang w:eastAsia="zh-CN"/>
        </w:rPr>
        <w:t>P</w:t>
      </w:r>
      <w:r>
        <w:rPr>
          <w:lang w:eastAsia="zh-CN"/>
        </w:rPr>
        <w:t>SCell change and conditional PSCell change</w:t>
      </w:r>
    </w:p>
    <w:p w14:paraId="6E7108F2" w14:textId="67598CAD" w:rsidR="00685854" w:rsidRDefault="00685854" w:rsidP="00E84F98">
      <w:pPr>
        <w:jc w:val="both"/>
        <w:rPr>
          <w:lang w:eastAsia="zh-CN"/>
        </w:rPr>
      </w:pPr>
      <w:r>
        <w:rPr>
          <w:rFonts w:hint="eastAsia"/>
          <w:lang w:eastAsia="zh-CN"/>
        </w:rPr>
        <w:t>F</w:t>
      </w:r>
      <w:r>
        <w:rPr>
          <w:lang w:eastAsia="zh-CN"/>
        </w:rPr>
        <w:t xml:space="preserve">or PSCell change and conditional PSCell change, as highlighted below, we noticed the existing requirements have covered the FR1-FR1 NR-DC case. </w:t>
      </w:r>
      <w:proofErr w:type="gramStart"/>
      <w:r>
        <w:rPr>
          <w:lang w:eastAsia="zh-CN"/>
        </w:rPr>
        <w:t>So</w:t>
      </w:r>
      <w:proofErr w:type="gramEnd"/>
      <w:r>
        <w:rPr>
          <w:lang w:eastAsia="zh-CN"/>
        </w:rPr>
        <w:t xml:space="preserve"> the requirements can be reused. And for conditional PSCell addition/release, the requirements can also be reused.</w:t>
      </w:r>
    </w:p>
    <w:tbl>
      <w:tblPr>
        <w:tblStyle w:val="af7"/>
        <w:tblW w:w="0" w:type="auto"/>
        <w:tblLook w:val="04A0" w:firstRow="1" w:lastRow="0" w:firstColumn="1" w:lastColumn="0" w:noHBand="0" w:noVBand="1"/>
      </w:tblPr>
      <w:tblGrid>
        <w:gridCol w:w="9629"/>
      </w:tblGrid>
      <w:tr w:rsidR="00685854" w14:paraId="30B7603C" w14:textId="77777777" w:rsidTr="00685854">
        <w:tc>
          <w:tcPr>
            <w:tcW w:w="9629" w:type="dxa"/>
          </w:tcPr>
          <w:p w14:paraId="19217A6A" w14:textId="77777777" w:rsidR="00685854" w:rsidRPr="00685854" w:rsidRDefault="00685854" w:rsidP="00685854">
            <w:pPr>
              <w:overflowPunct w:val="0"/>
              <w:autoSpaceDE w:val="0"/>
              <w:autoSpaceDN w:val="0"/>
              <w:adjustRightInd w:val="0"/>
              <w:spacing w:after="0"/>
              <w:textAlignment w:val="baseline"/>
              <w:rPr>
                <w:rFonts w:eastAsia="Times New Roman"/>
                <w:lang w:eastAsia="ja-JP"/>
              </w:rPr>
            </w:pPr>
            <w:r w:rsidRPr="00685854">
              <w:rPr>
                <w:rFonts w:eastAsia="Times New Roman"/>
                <w:lang w:eastAsia="ko-KR"/>
              </w:rPr>
              <w:t xml:space="preserve">The UE shall be capable of transmitting </w:t>
            </w:r>
            <w:r w:rsidRPr="00685854">
              <w:rPr>
                <w:rFonts w:eastAsia="Times New Roman"/>
                <w:lang w:eastAsia="ja-JP"/>
              </w:rPr>
              <w:t>P</w:t>
            </w:r>
            <w:r w:rsidRPr="00685854">
              <w:rPr>
                <w:rFonts w:eastAsia="Times New Roman"/>
                <w:lang w:eastAsia="ko-KR"/>
              </w:rPr>
              <w:t xml:space="preserve">RACH </w:t>
            </w:r>
            <w:r w:rsidRPr="00685854">
              <w:rPr>
                <w:rFonts w:eastAsia="Times New Roman"/>
                <w:lang w:eastAsia="ja-JP"/>
              </w:rPr>
              <w:t xml:space="preserve">preamble </w:t>
            </w:r>
            <w:r w:rsidRPr="00685854">
              <w:rPr>
                <w:rFonts w:eastAsia="Times New Roman"/>
                <w:lang w:eastAsia="ko-KR"/>
              </w:rPr>
              <w:t>towards the target PSCell no later than specified in clause 8.9.2 for the case of NR-DC and in TS 36.133 clause 7.31.2 for the case of EN-</w:t>
            </w:r>
            <w:proofErr w:type="gramStart"/>
            <w:r w:rsidRPr="00685854">
              <w:rPr>
                <w:rFonts w:eastAsia="Times New Roman"/>
                <w:lang w:eastAsia="ko-KR"/>
              </w:rPr>
              <w:t>DC</w:t>
            </w:r>
            <w:r w:rsidRPr="00685854">
              <w:rPr>
                <w:rFonts w:eastAsia="Times New Roman"/>
                <w:lang w:eastAsia="ja-JP"/>
              </w:rPr>
              <w:t>,,</w:t>
            </w:r>
            <w:proofErr w:type="gramEnd"/>
            <w:r w:rsidRPr="00685854">
              <w:rPr>
                <w:rFonts w:eastAsia="Times New Roman"/>
                <w:lang w:eastAsia="ja-JP"/>
              </w:rPr>
              <w:t xml:space="preserve"> where the following values for slot n, </w:t>
            </w:r>
            <w:r w:rsidRPr="00685854">
              <w:rPr>
                <w:rFonts w:eastAsia="Times New Roman"/>
                <w:lang w:eastAsia="en-GB"/>
              </w:rPr>
              <w:t>T</w:t>
            </w:r>
            <w:r w:rsidRPr="00685854">
              <w:rPr>
                <w:rFonts w:eastAsia="Times New Roman"/>
                <w:vertAlign w:val="subscript"/>
                <w:lang w:eastAsia="en-GB"/>
              </w:rPr>
              <w:t xml:space="preserve">processing </w:t>
            </w:r>
            <w:r w:rsidRPr="00685854">
              <w:rPr>
                <w:rFonts w:eastAsia="Times New Roman"/>
                <w:lang w:eastAsia="en-GB"/>
              </w:rPr>
              <w:t xml:space="preserve"> and T</w:t>
            </w:r>
            <w:r w:rsidRPr="00685854">
              <w:rPr>
                <w:rFonts w:eastAsia="Times New Roman"/>
                <w:vertAlign w:val="subscript"/>
                <w:lang w:eastAsia="en-GB"/>
              </w:rPr>
              <w:t>RRC_delay</w:t>
            </w:r>
            <w:r w:rsidRPr="00685854">
              <w:rPr>
                <w:rFonts w:eastAsia="Times New Roman"/>
                <w:lang w:eastAsia="en-GB"/>
              </w:rPr>
              <w:t xml:space="preserve"> shall override the existing ones</w:t>
            </w:r>
            <w:r w:rsidRPr="00685854">
              <w:rPr>
                <w:rFonts w:eastAsia="Times New Roman"/>
                <w:lang w:eastAsia="ja-JP"/>
              </w:rPr>
              <w:t>:</w:t>
            </w:r>
          </w:p>
          <w:p w14:paraId="34620176" w14:textId="77777777" w:rsidR="00685854" w:rsidRPr="00685854" w:rsidRDefault="00685854" w:rsidP="00685854">
            <w:pPr>
              <w:overflowPunct w:val="0"/>
              <w:autoSpaceDE w:val="0"/>
              <w:autoSpaceDN w:val="0"/>
              <w:adjustRightInd w:val="0"/>
              <w:ind w:left="568" w:hanging="284"/>
              <w:textAlignment w:val="baseline"/>
              <w:rPr>
                <w:rFonts w:eastAsia="Times New Roman"/>
                <w:lang w:eastAsia="zh-CN"/>
              </w:rPr>
            </w:pPr>
            <w:r w:rsidRPr="00685854">
              <w:rPr>
                <w:rFonts w:eastAsia="Times New Roman" w:hint="eastAsia"/>
                <w:lang w:eastAsia="zh-CN"/>
              </w:rPr>
              <w:t>-</w:t>
            </w:r>
            <w:r w:rsidRPr="00685854">
              <w:rPr>
                <w:rFonts w:eastAsia="Times New Roman"/>
                <w:lang w:eastAsia="zh-CN"/>
              </w:rPr>
              <w:tab/>
              <w:t xml:space="preserve">Slot n is the </w:t>
            </w:r>
            <w:r w:rsidRPr="00685854">
              <w:rPr>
                <w:rFonts w:eastAsia="Malgun Gothic"/>
                <w:lang w:val="en-US" w:eastAsia="zh-CN"/>
              </w:rPr>
              <w:t>last slot overlapping with the</w:t>
            </w:r>
            <w:r w:rsidRPr="00685854">
              <w:rPr>
                <w:rFonts w:eastAsia="Times New Roman"/>
                <w:lang w:eastAsia="ko-KR"/>
              </w:rPr>
              <w:t xml:space="preserve"> PDSCH containing PSCell change,</w:t>
            </w:r>
          </w:p>
          <w:p w14:paraId="2EDED440" w14:textId="77777777" w:rsidR="00685854" w:rsidRPr="00685854" w:rsidRDefault="00685854" w:rsidP="00685854">
            <w:pPr>
              <w:overflowPunct w:val="0"/>
              <w:autoSpaceDE w:val="0"/>
              <w:autoSpaceDN w:val="0"/>
              <w:adjustRightInd w:val="0"/>
              <w:ind w:left="568" w:hanging="284"/>
              <w:textAlignment w:val="baseline"/>
              <w:rPr>
                <w:rFonts w:eastAsia="Times New Roman"/>
                <w:highlight w:val="yellow"/>
                <w:lang w:eastAsia="ja-JP"/>
              </w:rPr>
            </w:pPr>
            <w:r w:rsidRPr="00685854">
              <w:rPr>
                <w:rFonts w:eastAsia="Times New Roman"/>
                <w:lang w:eastAsia="en-GB"/>
              </w:rPr>
              <w:t>-</w:t>
            </w:r>
            <w:r w:rsidRPr="00685854">
              <w:rPr>
                <w:rFonts w:eastAsia="Times New Roman"/>
                <w:lang w:eastAsia="en-GB"/>
              </w:rPr>
              <w:tab/>
            </w:r>
            <w:r w:rsidRPr="00685854">
              <w:rPr>
                <w:rFonts w:eastAsia="Times New Roman"/>
                <w:highlight w:val="yellow"/>
                <w:lang w:eastAsia="en-GB"/>
              </w:rPr>
              <w:t>T</w:t>
            </w:r>
            <w:r w:rsidRPr="00685854">
              <w:rPr>
                <w:rFonts w:eastAsia="Times New Roman"/>
                <w:highlight w:val="yellow"/>
                <w:vertAlign w:val="subscript"/>
                <w:lang w:eastAsia="en-GB"/>
              </w:rPr>
              <w:t>processing</w:t>
            </w:r>
            <w:r w:rsidRPr="00685854">
              <w:rPr>
                <w:rFonts w:eastAsia="Times New Roman"/>
                <w:highlight w:val="yellow"/>
                <w:lang w:eastAsia="en-GB"/>
              </w:rPr>
              <w:t xml:space="preserve"> = 20 ms when source and target cells are in the same FR,</w:t>
            </w:r>
          </w:p>
          <w:p w14:paraId="3581608F" w14:textId="77777777" w:rsidR="00685854" w:rsidRPr="00685854" w:rsidRDefault="00685854" w:rsidP="00685854">
            <w:pPr>
              <w:overflowPunct w:val="0"/>
              <w:autoSpaceDE w:val="0"/>
              <w:autoSpaceDN w:val="0"/>
              <w:adjustRightInd w:val="0"/>
              <w:ind w:left="568" w:hanging="284"/>
              <w:textAlignment w:val="baseline"/>
              <w:rPr>
                <w:rFonts w:eastAsia="Times New Roman"/>
                <w:lang w:eastAsia="en-GB"/>
              </w:rPr>
            </w:pPr>
            <w:r w:rsidRPr="00685854">
              <w:rPr>
                <w:rFonts w:eastAsia="Times New Roman"/>
                <w:highlight w:val="yellow"/>
                <w:lang w:eastAsia="en-GB"/>
              </w:rPr>
              <w:t>-</w:t>
            </w:r>
            <w:r w:rsidRPr="00685854">
              <w:rPr>
                <w:rFonts w:eastAsia="Times New Roman"/>
                <w:highlight w:val="yellow"/>
                <w:lang w:eastAsia="en-GB"/>
              </w:rPr>
              <w:tab/>
              <w:t>T</w:t>
            </w:r>
            <w:r w:rsidRPr="00685854">
              <w:rPr>
                <w:rFonts w:eastAsia="Times New Roman"/>
                <w:highlight w:val="yellow"/>
                <w:vertAlign w:val="subscript"/>
                <w:lang w:eastAsia="en-GB"/>
              </w:rPr>
              <w:t>processing</w:t>
            </w:r>
            <w:r w:rsidRPr="00685854">
              <w:rPr>
                <w:rFonts w:eastAsia="Times New Roman"/>
                <w:highlight w:val="yellow"/>
                <w:lang w:eastAsia="en-GB"/>
              </w:rPr>
              <w:t xml:space="preserve"> = 40 ms when source and target cells are in different FRs.</w:t>
            </w:r>
          </w:p>
          <w:p w14:paraId="5A1D4A47" w14:textId="3C67AEB9" w:rsidR="00685854" w:rsidRPr="00685854" w:rsidRDefault="00685854" w:rsidP="00685854">
            <w:pPr>
              <w:overflowPunct w:val="0"/>
              <w:autoSpaceDE w:val="0"/>
              <w:autoSpaceDN w:val="0"/>
              <w:adjustRightInd w:val="0"/>
              <w:ind w:left="568" w:hanging="284"/>
              <w:textAlignment w:val="baseline"/>
              <w:rPr>
                <w:rFonts w:eastAsia="Yu Mincho"/>
                <w:lang w:eastAsia="ja-JP"/>
              </w:rPr>
            </w:pPr>
            <w:r w:rsidRPr="00685854">
              <w:rPr>
                <w:rFonts w:eastAsia="Times New Roman"/>
                <w:lang w:eastAsia="en-GB"/>
              </w:rPr>
              <w:t>-</w:t>
            </w:r>
            <w:r w:rsidRPr="00685854">
              <w:rPr>
                <w:rFonts w:eastAsia="Times New Roman"/>
                <w:lang w:eastAsia="en-GB"/>
              </w:rPr>
              <w:tab/>
              <w:t>T</w:t>
            </w:r>
            <w:r w:rsidRPr="00685854">
              <w:rPr>
                <w:rFonts w:eastAsia="Times New Roman"/>
                <w:vertAlign w:val="subscript"/>
                <w:lang w:eastAsia="en-GB"/>
              </w:rPr>
              <w:t>RRC_delay</w:t>
            </w:r>
            <w:r w:rsidRPr="00685854">
              <w:rPr>
                <w:rFonts w:eastAsia="Times New Roman"/>
                <w:lang w:eastAsia="en-GB"/>
              </w:rPr>
              <w:t xml:space="preserve"> is the RRC procedure delay as specified in TS 36.331 [16] if the corresponding RRC message is embedded in E-UTRA RRC message, otherwise it is the RRC procedure delay as specified in TS 38.331 [2].</w:t>
            </w:r>
          </w:p>
        </w:tc>
      </w:tr>
    </w:tbl>
    <w:p w14:paraId="3E899D61" w14:textId="76CF80EF" w:rsidR="00685854" w:rsidRDefault="00685854" w:rsidP="00E84F98">
      <w:pPr>
        <w:jc w:val="both"/>
        <w:rPr>
          <w:lang w:eastAsia="zh-CN"/>
        </w:rPr>
      </w:pPr>
    </w:p>
    <w:p w14:paraId="11923C80" w14:textId="7F9E68FF" w:rsidR="00685854" w:rsidRPr="00685854" w:rsidRDefault="00685854" w:rsidP="00E84F98">
      <w:pPr>
        <w:jc w:val="both"/>
        <w:rPr>
          <w:b/>
          <w:bCs/>
          <w:lang w:eastAsia="zh-CN"/>
        </w:rPr>
      </w:pPr>
      <w:r w:rsidRPr="00685854">
        <w:rPr>
          <w:rFonts w:hint="eastAsia"/>
          <w:b/>
          <w:bCs/>
          <w:lang w:eastAsia="zh-CN"/>
        </w:rPr>
        <w:t>P</w:t>
      </w:r>
      <w:r w:rsidRPr="00685854">
        <w:rPr>
          <w:b/>
          <w:bCs/>
          <w:lang w:eastAsia="zh-CN"/>
        </w:rPr>
        <w:t>roposal 4:</w:t>
      </w:r>
      <w:r>
        <w:rPr>
          <w:b/>
          <w:bCs/>
          <w:lang w:eastAsia="zh-CN"/>
        </w:rPr>
        <w:t xml:space="preserve"> </w:t>
      </w:r>
      <w:r w:rsidRPr="00685854">
        <w:rPr>
          <w:b/>
          <w:bCs/>
          <w:lang w:eastAsia="zh-CN"/>
        </w:rPr>
        <w:t xml:space="preserve">For PSCell </w:t>
      </w:r>
      <w:r>
        <w:rPr>
          <w:b/>
          <w:bCs/>
          <w:lang w:eastAsia="zh-CN"/>
        </w:rPr>
        <w:t xml:space="preserve">change, conditional PSCell change and conditional PSCell addition/release </w:t>
      </w:r>
      <w:r w:rsidRPr="00685854">
        <w:rPr>
          <w:b/>
          <w:bCs/>
          <w:lang w:eastAsia="zh-CN"/>
        </w:rPr>
        <w:t>requirement of FR1-FR1 NR-DC,</w:t>
      </w:r>
      <w:r>
        <w:rPr>
          <w:b/>
          <w:bCs/>
          <w:lang w:eastAsia="zh-CN"/>
        </w:rPr>
        <w:t xml:space="preserve"> the existing requirements can be reused.</w:t>
      </w:r>
    </w:p>
    <w:p w14:paraId="520A0664" w14:textId="67A14D85" w:rsidR="00002507" w:rsidRDefault="00002507" w:rsidP="00B63D1F">
      <w:pPr>
        <w:pStyle w:val="2"/>
        <w:rPr>
          <w:lang w:eastAsia="zh-CN"/>
        </w:rPr>
      </w:pPr>
      <w:r>
        <w:rPr>
          <w:rFonts w:hint="eastAsia"/>
          <w:lang w:eastAsia="zh-CN"/>
        </w:rPr>
        <w:t>I</w:t>
      </w:r>
      <w:r>
        <w:rPr>
          <w:lang w:eastAsia="zh-CN"/>
        </w:rPr>
        <w:t>nterruption</w:t>
      </w:r>
    </w:p>
    <w:p w14:paraId="3227E75F" w14:textId="2A5CA256" w:rsidR="00685854" w:rsidRDefault="00685854" w:rsidP="00E84F98">
      <w:pPr>
        <w:jc w:val="both"/>
        <w:rPr>
          <w:lang w:eastAsia="zh-CN"/>
        </w:rPr>
      </w:pPr>
      <w:r>
        <w:rPr>
          <w:lang w:eastAsia="zh-CN"/>
        </w:rPr>
        <w:t xml:space="preserve">Similar as </w:t>
      </w:r>
      <w:r w:rsidR="0021456B">
        <w:rPr>
          <w:lang w:eastAsia="zh-CN"/>
        </w:rPr>
        <w:t>the number</w:t>
      </w:r>
      <w:r w:rsidR="009A180D">
        <w:rPr>
          <w:lang w:eastAsia="zh-CN"/>
        </w:rPr>
        <w:t>s</w:t>
      </w:r>
      <w:r w:rsidR="0021456B">
        <w:rPr>
          <w:lang w:eastAsia="zh-CN"/>
        </w:rPr>
        <w:t xml:space="preserve"> of serving carriers, </w:t>
      </w:r>
      <w:r w:rsidR="009A180D">
        <w:rPr>
          <w:lang w:eastAsia="zh-CN"/>
        </w:rPr>
        <w:t>in the existing requirements, the numbers of SCell only consider the scenario of FR1-FR2 NR-DC. T</w:t>
      </w:r>
      <w:r w:rsidR="009A180D" w:rsidRPr="009A180D">
        <w:rPr>
          <w:lang w:eastAsia="zh-CN"/>
        </w:rPr>
        <w:t xml:space="preserve">he number of SCells </w:t>
      </w:r>
      <w:r w:rsidR="009A180D">
        <w:rPr>
          <w:lang w:eastAsia="zh-CN"/>
        </w:rPr>
        <w:t xml:space="preserve">for FR1-FR1 NR-DC </w:t>
      </w:r>
      <w:r w:rsidR="009A180D" w:rsidRPr="009A180D">
        <w:rPr>
          <w:lang w:eastAsia="zh-CN"/>
        </w:rPr>
        <w:t>can be defined a</w:t>
      </w:r>
      <w:r w:rsidR="009A180D">
        <w:rPr>
          <w:lang w:eastAsia="zh-CN"/>
        </w:rPr>
        <w:t>s follows:</w:t>
      </w:r>
    </w:p>
    <w:p w14:paraId="0CFD67A9" w14:textId="619026BE" w:rsidR="009A180D" w:rsidRPr="00C9701E" w:rsidRDefault="009A180D" w:rsidP="009A180D">
      <w:pPr>
        <w:jc w:val="both"/>
        <w:rPr>
          <w:b/>
          <w:bCs/>
          <w:lang w:eastAsia="zh-CN"/>
        </w:rPr>
      </w:pPr>
      <w:r w:rsidRPr="00C9701E">
        <w:rPr>
          <w:rFonts w:hint="eastAsia"/>
          <w:b/>
          <w:bCs/>
          <w:lang w:eastAsia="zh-CN"/>
        </w:rPr>
        <w:lastRenderedPageBreak/>
        <w:t>P</w:t>
      </w:r>
      <w:r w:rsidRPr="00C9701E">
        <w:rPr>
          <w:b/>
          <w:bCs/>
          <w:lang w:eastAsia="zh-CN"/>
        </w:rPr>
        <w:t>roposal 5:</w:t>
      </w:r>
      <w:r w:rsidRPr="00C9701E">
        <w:rPr>
          <w:b/>
          <w:bCs/>
        </w:rPr>
        <w:t xml:space="preserve"> </w:t>
      </w:r>
      <w:r w:rsidR="00C9701E" w:rsidRPr="00C9701E">
        <w:rPr>
          <w:b/>
          <w:bCs/>
        </w:rPr>
        <w:t>When defining the interruption requirements, f</w:t>
      </w:r>
      <w:r w:rsidRPr="00C9701E">
        <w:rPr>
          <w:b/>
          <w:bCs/>
        </w:rPr>
        <w:t xml:space="preserve">or </w:t>
      </w:r>
      <w:r w:rsidRPr="00C9701E">
        <w:rPr>
          <w:b/>
          <w:bCs/>
          <w:lang w:eastAsia="zh-CN"/>
        </w:rPr>
        <w:t>the number of SCells for FR1-FR1 NR-DC, up to 3 SCell(s) in FR1 of PCell and up to 3 SCell(s) in FR1 of PSCell are configured, deconfigured, activated or deactivated.</w:t>
      </w:r>
    </w:p>
    <w:p w14:paraId="1F392411" w14:textId="6A9C6D01" w:rsidR="00002507" w:rsidRDefault="00002507" w:rsidP="00B63D1F">
      <w:pPr>
        <w:pStyle w:val="2"/>
        <w:rPr>
          <w:lang w:eastAsia="zh-CN"/>
        </w:rPr>
      </w:pPr>
      <w:r>
        <w:rPr>
          <w:rFonts w:hint="eastAsia"/>
          <w:lang w:eastAsia="zh-CN"/>
        </w:rPr>
        <w:t>C</w:t>
      </w:r>
      <w:r>
        <w:rPr>
          <w:lang w:eastAsia="zh-CN"/>
        </w:rPr>
        <w:t>SSF outside gaps</w:t>
      </w:r>
    </w:p>
    <w:p w14:paraId="1C8186F6" w14:textId="16FCF265" w:rsidR="005C3326" w:rsidRDefault="005C3326" w:rsidP="00E84F98">
      <w:pPr>
        <w:jc w:val="both"/>
        <w:rPr>
          <w:lang w:eastAsia="zh-CN"/>
        </w:rPr>
      </w:pPr>
      <w:r>
        <w:rPr>
          <w:lang w:eastAsia="zh-CN"/>
        </w:rPr>
        <w:t>For FR1-FR2 NR-DC, the SCell may be from FR1 or FR2. However, for FR1-FR1 NR-DC, the SCell is only from FR1.</w:t>
      </w:r>
      <w:r>
        <w:rPr>
          <w:rFonts w:hint="eastAsia"/>
          <w:lang w:eastAsia="zh-CN"/>
        </w:rPr>
        <w:t xml:space="preserve"> </w:t>
      </w:r>
      <w:r>
        <w:rPr>
          <w:lang w:eastAsia="zh-CN"/>
        </w:rPr>
        <w:t>The carrier-specific scaling factor can be defined as follows:</w:t>
      </w:r>
    </w:p>
    <w:p w14:paraId="380B6F58" w14:textId="003CC5E9" w:rsidR="005C3326" w:rsidRPr="00331BC4" w:rsidRDefault="00331BC4" w:rsidP="00331BC4">
      <w:pPr>
        <w:jc w:val="both"/>
        <w:rPr>
          <w:b/>
          <w:bCs/>
          <w:lang w:eastAsia="zh-CN"/>
        </w:rPr>
      </w:pPr>
      <w:r w:rsidRPr="00331BC4">
        <w:rPr>
          <w:rFonts w:hint="eastAsia"/>
          <w:b/>
          <w:bCs/>
          <w:lang w:eastAsia="zh-CN"/>
        </w:rPr>
        <w:t>P</w:t>
      </w:r>
      <w:r w:rsidRPr="00331BC4">
        <w:rPr>
          <w:b/>
          <w:bCs/>
          <w:lang w:eastAsia="zh-CN"/>
        </w:rPr>
        <w:t>roposal 6:</w:t>
      </w:r>
      <w:r>
        <w:rPr>
          <w:b/>
          <w:bCs/>
          <w:lang w:eastAsia="zh-CN"/>
        </w:rPr>
        <w:t xml:space="preserve"> For the CSSF outside gaps of FR1-FR1 NR-DC, the requirements can be defined as follows:</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5C3326" w:rsidRPr="009C5807" w14:paraId="39A3C3D4" w14:textId="77777777" w:rsidTr="00DD6B7C">
        <w:trPr>
          <w:trHeight w:val="340"/>
          <w:jc w:val="center"/>
        </w:trPr>
        <w:tc>
          <w:tcPr>
            <w:tcW w:w="1702" w:type="dxa"/>
            <w:shd w:val="clear" w:color="auto" w:fill="auto"/>
          </w:tcPr>
          <w:p w14:paraId="29BB5A90" w14:textId="77777777" w:rsidR="005C3326" w:rsidRPr="009C5807" w:rsidRDefault="005C3326" w:rsidP="00DD6B7C">
            <w:pPr>
              <w:pStyle w:val="TAH"/>
              <w:rPr>
                <w:lang w:eastAsia="zh-CN"/>
              </w:rPr>
            </w:pPr>
            <w:r w:rsidRPr="009C5807">
              <w:t>Scenario</w:t>
            </w:r>
          </w:p>
        </w:tc>
        <w:tc>
          <w:tcPr>
            <w:tcW w:w="1417" w:type="dxa"/>
            <w:shd w:val="clear" w:color="auto" w:fill="auto"/>
          </w:tcPr>
          <w:p w14:paraId="138E06C1" w14:textId="77777777" w:rsidR="005C3326" w:rsidRPr="009C5807" w:rsidRDefault="005C3326"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PCC</w:t>
            </w:r>
          </w:p>
        </w:tc>
        <w:tc>
          <w:tcPr>
            <w:tcW w:w="1506" w:type="dxa"/>
            <w:shd w:val="clear" w:color="auto" w:fill="auto"/>
          </w:tcPr>
          <w:p w14:paraId="4AA5D5AE" w14:textId="77777777" w:rsidR="005C3326" w:rsidRPr="009C5807" w:rsidRDefault="005C3326"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559" w:type="dxa"/>
            <w:shd w:val="clear" w:color="auto" w:fill="auto"/>
          </w:tcPr>
          <w:p w14:paraId="57035D8F" w14:textId="77777777" w:rsidR="005C3326" w:rsidRPr="009C5807" w:rsidRDefault="005C3326" w:rsidP="00DD6B7C">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PSCC</w:t>
            </w:r>
          </w:p>
        </w:tc>
        <w:tc>
          <w:tcPr>
            <w:tcW w:w="1646" w:type="dxa"/>
            <w:shd w:val="clear" w:color="auto" w:fill="auto"/>
          </w:tcPr>
          <w:p w14:paraId="37291FA0" w14:textId="77777777" w:rsidR="005C3326" w:rsidRPr="009C5807" w:rsidRDefault="005C3326"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646" w:type="dxa"/>
          </w:tcPr>
          <w:p w14:paraId="3FAF0D73" w14:textId="77777777" w:rsidR="005C3326" w:rsidRPr="009C5807" w:rsidRDefault="005C3326" w:rsidP="00DD6B7C">
            <w:pPr>
              <w:pStyle w:val="TAH"/>
              <w:rPr>
                <w:i/>
              </w:rPr>
            </w:pPr>
            <w:r w:rsidRPr="00BC793C">
              <w:rPr>
                <w:i/>
              </w:rPr>
              <w:t>CSSF</w:t>
            </w:r>
            <w:r w:rsidRPr="009C5807">
              <w:rPr>
                <w:vertAlign w:val="subscript"/>
              </w:rPr>
              <w:t>outside_</w:t>
            </w:r>
            <w:proofErr w:type="gramStart"/>
            <w:r w:rsidRPr="009C5807">
              <w:rPr>
                <w:vertAlign w:val="subscript"/>
              </w:rPr>
              <w:t>gap,i</w:t>
            </w:r>
            <w:proofErr w:type="gramEnd"/>
            <w:r w:rsidRPr="009C5807">
              <w:t xml:space="preserve"> for inter-frequency MO with no measurement gap</w:t>
            </w:r>
          </w:p>
        </w:tc>
      </w:tr>
      <w:tr w:rsidR="005C3326" w:rsidRPr="00C14182" w14:paraId="05519D72" w14:textId="77777777" w:rsidTr="00DD6B7C">
        <w:trPr>
          <w:trHeight w:val="340"/>
          <w:jc w:val="center"/>
        </w:trPr>
        <w:tc>
          <w:tcPr>
            <w:tcW w:w="1702" w:type="dxa"/>
            <w:shd w:val="clear" w:color="auto" w:fill="auto"/>
          </w:tcPr>
          <w:p w14:paraId="5A9C67B1" w14:textId="730140AF" w:rsidR="005C3326" w:rsidRPr="009C5807" w:rsidRDefault="005C3326" w:rsidP="00DD6B7C">
            <w:pPr>
              <w:pStyle w:val="TAL"/>
              <w:rPr>
                <w:b/>
              </w:rPr>
            </w:pPr>
            <w:r w:rsidRPr="009C5807">
              <w:rPr>
                <w:b/>
              </w:rPr>
              <w:t>FR1 + FR</w:t>
            </w:r>
            <w:r>
              <w:rPr>
                <w:b/>
              </w:rPr>
              <w:t>1</w:t>
            </w:r>
            <w:r w:rsidRPr="009C5807">
              <w:rPr>
                <w:b/>
              </w:rPr>
              <w:t xml:space="preserve"> NR-DC (FR1 PCell and FR</w:t>
            </w:r>
            <w:r>
              <w:rPr>
                <w:b/>
              </w:rPr>
              <w:t>1</w:t>
            </w:r>
            <w:r w:rsidRPr="009C5807">
              <w:rPr>
                <w:b/>
              </w:rPr>
              <w:t xml:space="preserve"> PS</w:t>
            </w:r>
            <w:r>
              <w:rPr>
                <w:b/>
              </w:rPr>
              <w:t>C</w:t>
            </w:r>
            <w:r w:rsidRPr="009C5807">
              <w:rPr>
                <w:b/>
              </w:rPr>
              <w:t>ell)</w:t>
            </w:r>
          </w:p>
        </w:tc>
        <w:tc>
          <w:tcPr>
            <w:tcW w:w="1417" w:type="dxa"/>
            <w:shd w:val="clear" w:color="auto" w:fill="auto"/>
          </w:tcPr>
          <w:p w14:paraId="3D42DCAC" w14:textId="77777777" w:rsidR="005C3326" w:rsidRPr="009C5807" w:rsidRDefault="005C3326" w:rsidP="00DD6B7C">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4918977D" w14:textId="77777777" w:rsidR="005C3326" w:rsidRPr="007C55F6" w:rsidRDefault="005C3326" w:rsidP="00DD6B7C">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4F786A8E" w14:textId="3F0AA55F" w:rsidR="005C3326" w:rsidRPr="009C5807" w:rsidRDefault="005C3326" w:rsidP="00DD6B7C">
            <w:pPr>
              <w:pStyle w:val="TAC"/>
            </w:pPr>
            <w:r w:rsidRPr="00C11FC6">
              <w:t>2</w:t>
            </w:r>
            <w:proofErr w:type="gramStart"/>
            <w:r>
              <w:t>x(</w:t>
            </w:r>
            <w:proofErr w:type="gramEnd"/>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w:t>
            </w:r>
            <w:r w:rsidRPr="00C11FC6">
              <w:t xml:space="preserve"> </w:t>
            </w:r>
          </w:p>
        </w:tc>
        <w:tc>
          <w:tcPr>
            <w:tcW w:w="1646" w:type="dxa"/>
            <w:shd w:val="clear" w:color="auto" w:fill="auto"/>
          </w:tcPr>
          <w:p w14:paraId="599CA2C0" w14:textId="28A68304" w:rsidR="005C3326" w:rsidRPr="007C55F6" w:rsidRDefault="00331BC4" w:rsidP="00DD6B7C">
            <w:pPr>
              <w:pStyle w:val="TAC"/>
              <w:rPr>
                <w:lang w:val="fr-FR"/>
              </w:rPr>
            </w:pPr>
            <w:r>
              <w:rPr>
                <w:lang w:val="fr-FR"/>
              </w:rPr>
              <w:t>N/A</w:t>
            </w:r>
          </w:p>
        </w:tc>
        <w:tc>
          <w:tcPr>
            <w:tcW w:w="1646" w:type="dxa"/>
          </w:tcPr>
          <w:p w14:paraId="691C7F6E" w14:textId="77777777" w:rsidR="005C3326" w:rsidRPr="007C55F6" w:rsidRDefault="005C3326" w:rsidP="00DD6B7C">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bl>
    <w:p w14:paraId="1A07CB35" w14:textId="77777777" w:rsidR="005C3326" w:rsidRPr="005C3326" w:rsidRDefault="005C3326" w:rsidP="00E84F98">
      <w:pPr>
        <w:jc w:val="both"/>
        <w:rPr>
          <w:lang w:eastAsia="zh-CN"/>
        </w:rPr>
      </w:pPr>
    </w:p>
    <w:p w14:paraId="67CC2AB5" w14:textId="707B72EA" w:rsidR="00002507" w:rsidRDefault="00002507" w:rsidP="00B63D1F">
      <w:pPr>
        <w:pStyle w:val="2"/>
        <w:rPr>
          <w:lang w:eastAsia="zh-CN"/>
        </w:rPr>
      </w:pPr>
      <w:r>
        <w:rPr>
          <w:rFonts w:hint="eastAsia"/>
          <w:lang w:eastAsia="zh-CN"/>
        </w:rPr>
        <w:t>M</w:t>
      </w:r>
      <w:r>
        <w:rPr>
          <w:lang w:eastAsia="zh-CN"/>
        </w:rPr>
        <w:t>RTD/MTTD</w:t>
      </w:r>
    </w:p>
    <w:p w14:paraId="4AF474FE" w14:textId="6A633D28" w:rsidR="00C655D4" w:rsidRDefault="00C655D4" w:rsidP="00E84F98">
      <w:pPr>
        <w:jc w:val="both"/>
        <w:rPr>
          <w:lang w:eastAsia="zh-CN"/>
        </w:rPr>
      </w:pPr>
      <w:r w:rsidRPr="00C655D4">
        <w:rPr>
          <w:rFonts w:hint="eastAsia"/>
          <w:lang w:eastAsia="zh-CN"/>
        </w:rPr>
        <w:t>F</w:t>
      </w:r>
      <w:r w:rsidRPr="00C655D4">
        <w:rPr>
          <w:lang w:eastAsia="zh-CN"/>
        </w:rPr>
        <w:t xml:space="preserve">or </w:t>
      </w:r>
      <w:r>
        <w:rPr>
          <w:lang w:eastAsia="zh-CN"/>
        </w:rPr>
        <w:t>MRTD/MTTD requirements, as highlighted below, the FR1-FR1 NR-DC case has been covered. Therefore, the existing requirements can be reused.</w:t>
      </w:r>
    </w:p>
    <w:tbl>
      <w:tblPr>
        <w:tblStyle w:val="af7"/>
        <w:tblW w:w="0" w:type="auto"/>
        <w:tblLook w:val="04A0" w:firstRow="1" w:lastRow="0" w:firstColumn="1" w:lastColumn="0" w:noHBand="0" w:noVBand="1"/>
      </w:tblPr>
      <w:tblGrid>
        <w:gridCol w:w="9629"/>
      </w:tblGrid>
      <w:tr w:rsidR="00C655D4" w14:paraId="6128E3C8" w14:textId="77777777" w:rsidTr="00C655D4">
        <w:tc>
          <w:tcPr>
            <w:tcW w:w="9629" w:type="dxa"/>
          </w:tcPr>
          <w:p w14:paraId="6C00FE79" w14:textId="77777777" w:rsidR="00C655D4" w:rsidRPr="009C5807" w:rsidRDefault="00C655D4" w:rsidP="00C655D4">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655D4" w:rsidRPr="009C5807" w14:paraId="6E9C1206" w14:textId="77777777" w:rsidTr="00DD6B7C">
              <w:trPr>
                <w:jc w:val="center"/>
              </w:trPr>
              <w:tc>
                <w:tcPr>
                  <w:tcW w:w="2251" w:type="dxa"/>
                  <w:gridSpan w:val="2"/>
                  <w:shd w:val="clear" w:color="auto" w:fill="auto"/>
                </w:tcPr>
                <w:p w14:paraId="7D2F5EA4" w14:textId="77777777" w:rsidR="00C655D4" w:rsidRPr="009C5807" w:rsidRDefault="00C655D4" w:rsidP="00C655D4">
                  <w:pPr>
                    <w:pStyle w:val="TAH"/>
                    <w:rPr>
                      <w:lang w:eastAsia="zh-CN"/>
                    </w:rPr>
                  </w:pPr>
                  <w:r w:rsidRPr="009C5807">
                    <w:rPr>
                      <w:lang w:eastAsia="zh-CN"/>
                    </w:rPr>
                    <w:t>Frequency Range</w:t>
                  </w:r>
                </w:p>
              </w:tc>
              <w:tc>
                <w:tcPr>
                  <w:tcW w:w="3003" w:type="dxa"/>
                  <w:tcBorders>
                    <w:bottom w:val="nil"/>
                  </w:tcBorders>
                  <w:shd w:val="clear" w:color="auto" w:fill="auto"/>
                </w:tcPr>
                <w:p w14:paraId="1D4EAEFE" w14:textId="77777777" w:rsidR="00C655D4" w:rsidRPr="009C5807" w:rsidRDefault="00C655D4" w:rsidP="00C655D4">
                  <w:pPr>
                    <w:pStyle w:val="TAH"/>
                  </w:pPr>
                  <w:r w:rsidRPr="009C5807">
                    <w:t xml:space="preserve">Maximum receive timing difference (µs) </w:t>
                  </w:r>
                </w:p>
              </w:tc>
            </w:tr>
            <w:tr w:rsidR="00C655D4" w:rsidRPr="009C5807" w14:paraId="0747BBBC" w14:textId="77777777" w:rsidTr="00DD6B7C">
              <w:trPr>
                <w:jc w:val="center"/>
              </w:trPr>
              <w:tc>
                <w:tcPr>
                  <w:tcW w:w="1125" w:type="dxa"/>
                  <w:shd w:val="clear" w:color="auto" w:fill="auto"/>
                </w:tcPr>
                <w:p w14:paraId="746C6284" w14:textId="77777777" w:rsidR="00C655D4" w:rsidRPr="009C5807" w:rsidRDefault="00C655D4" w:rsidP="00C655D4">
                  <w:pPr>
                    <w:pStyle w:val="TAC"/>
                    <w:rPr>
                      <w:lang w:eastAsia="zh-CN"/>
                    </w:rPr>
                  </w:pPr>
                  <w:r w:rsidRPr="009C5807">
                    <w:rPr>
                      <w:lang w:eastAsia="zh-CN"/>
                    </w:rPr>
                    <w:t>Cell in MCG</w:t>
                  </w:r>
                </w:p>
              </w:tc>
              <w:tc>
                <w:tcPr>
                  <w:tcW w:w="1126" w:type="dxa"/>
                  <w:shd w:val="clear" w:color="auto" w:fill="auto"/>
                </w:tcPr>
                <w:p w14:paraId="7D0C6958" w14:textId="77777777" w:rsidR="00C655D4" w:rsidRPr="009C5807" w:rsidRDefault="00C655D4" w:rsidP="00C655D4">
                  <w:pPr>
                    <w:pStyle w:val="TAC"/>
                    <w:rPr>
                      <w:lang w:eastAsia="zh-CN"/>
                    </w:rPr>
                  </w:pPr>
                  <w:r w:rsidRPr="009C5807">
                    <w:rPr>
                      <w:lang w:eastAsia="zh-CN"/>
                    </w:rPr>
                    <w:t>Cell in SCG</w:t>
                  </w:r>
                </w:p>
              </w:tc>
              <w:tc>
                <w:tcPr>
                  <w:tcW w:w="3003" w:type="dxa"/>
                  <w:tcBorders>
                    <w:top w:val="nil"/>
                  </w:tcBorders>
                  <w:shd w:val="clear" w:color="auto" w:fill="auto"/>
                </w:tcPr>
                <w:p w14:paraId="60325DDC" w14:textId="77777777" w:rsidR="00C655D4" w:rsidRPr="009C5807" w:rsidRDefault="00C655D4" w:rsidP="00C655D4">
                  <w:pPr>
                    <w:pStyle w:val="TAC"/>
                    <w:rPr>
                      <w:lang w:eastAsia="zh-CN"/>
                    </w:rPr>
                  </w:pPr>
                </w:p>
              </w:tc>
            </w:tr>
            <w:tr w:rsidR="00C655D4" w:rsidRPr="009C5807" w14:paraId="47604741" w14:textId="77777777" w:rsidTr="00DD6B7C">
              <w:trPr>
                <w:jc w:val="center"/>
              </w:trPr>
              <w:tc>
                <w:tcPr>
                  <w:tcW w:w="1125" w:type="dxa"/>
                  <w:shd w:val="clear" w:color="auto" w:fill="auto"/>
                </w:tcPr>
                <w:p w14:paraId="65F9C39B" w14:textId="77777777" w:rsidR="00C655D4" w:rsidRPr="00C655D4" w:rsidRDefault="00C655D4" w:rsidP="00C655D4">
                  <w:pPr>
                    <w:pStyle w:val="TAC"/>
                    <w:rPr>
                      <w:highlight w:val="yellow"/>
                      <w:lang w:eastAsia="zh-CN"/>
                    </w:rPr>
                  </w:pPr>
                  <w:r w:rsidRPr="00C655D4">
                    <w:rPr>
                      <w:highlight w:val="yellow"/>
                      <w:lang w:eastAsia="zh-CN"/>
                    </w:rPr>
                    <w:t>FR1</w:t>
                  </w:r>
                </w:p>
              </w:tc>
              <w:tc>
                <w:tcPr>
                  <w:tcW w:w="1126" w:type="dxa"/>
                  <w:shd w:val="clear" w:color="auto" w:fill="auto"/>
                </w:tcPr>
                <w:p w14:paraId="39D206DF" w14:textId="77777777" w:rsidR="00C655D4" w:rsidRPr="00C655D4" w:rsidRDefault="00C655D4" w:rsidP="00C655D4">
                  <w:pPr>
                    <w:pStyle w:val="TAC"/>
                    <w:rPr>
                      <w:highlight w:val="yellow"/>
                      <w:lang w:eastAsia="zh-CN"/>
                    </w:rPr>
                  </w:pPr>
                  <w:r w:rsidRPr="00C655D4">
                    <w:rPr>
                      <w:highlight w:val="yellow"/>
                      <w:lang w:eastAsia="zh-CN"/>
                    </w:rPr>
                    <w:t>FR1</w:t>
                  </w:r>
                </w:p>
              </w:tc>
              <w:tc>
                <w:tcPr>
                  <w:tcW w:w="3003" w:type="dxa"/>
                  <w:shd w:val="clear" w:color="auto" w:fill="auto"/>
                </w:tcPr>
                <w:p w14:paraId="495E72A0" w14:textId="77777777" w:rsidR="00C655D4" w:rsidRPr="00C655D4" w:rsidRDefault="00C655D4" w:rsidP="00C655D4">
                  <w:pPr>
                    <w:pStyle w:val="TAC"/>
                    <w:rPr>
                      <w:highlight w:val="yellow"/>
                      <w:lang w:eastAsia="zh-CN"/>
                    </w:rPr>
                  </w:pPr>
                  <w:r w:rsidRPr="00C655D4">
                    <w:rPr>
                      <w:highlight w:val="yellow"/>
                      <w:lang w:eastAsia="zh-CN"/>
                    </w:rPr>
                    <w:t>33</w:t>
                  </w:r>
                </w:p>
              </w:tc>
            </w:tr>
            <w:tr w:rsidR="00C655D4" w:rsidRPr="009C5807" w14:paraId="371D981B" w14:textId="77777777" w:rsidTr="00DD6B7C">
              <w:trPr>
                <w:jc w:val="center"/>
              </w:trPr>
              <w:tc>
                <w:tcPr>
                  <w:tcW w:w="1125" w:type="dxa"/>
                  <w:shd w:val="clear" w:color="auto" w:fill="auto"/>
                </w:tcPr>
                <w:p w14:paraId="539A6E5D" w14:textId="77777777" w:rsidR="00C655D4" w:rsidRPr="009C5807" w:rsidRDefault="00C655D4" w:rsidP="00C655D4">
                  <w:pPr>
                    <w:pStyle w:val="TAC"/>
                    <w:rPr>
                      <w:lang w:eastAsia="zh-CN"/>
                    </w:rPr>
                  </w:pPr>
                  <w:r w:rsidRPr="00415158">
                    <w:rPr>
                      <w:lang w:eastAsia="zh-CN"/>
                    </w:rPr>
                    <w:t>FR2-1</w:t>
                  </w:r>
                </w:p>
              </w:tc>
              <w:tc>
                <w:tcPr>
                  <w:tcW w:w="1126" w:type="dxa"/>
                  <w:shd w:val="clear" w:color="auto" w:fill="auto"/>
                </w:tcPr>
                <w:p w14:paraId="6688D93F" w14:textId="77777777" w:rsidR="00C655D4" w:rsidRPr="009C5807" w:rsidRDefault="00C655D4" w:rsidP="00C655D4">
                  <w:pPr>
                    <w:pStyle w:val="TAC"/>
                    <w:rPr>
                      <w:lang w:eastAsia="zh-CN"/>
                    </w:rPr>
                  </w:pPr>
                  <w:r w:rsidRPr="00415158">
                    <w:rPr>
                      <w:lang w:eastAsia="zh-CN"/>
                    </w:rPr>
                    <w:t>FR2-1</w:t>
                  </w:r>
                </w:p>
              </w:tc>
              <w:tc>
                <w:tcPr>
                  <w:tcW w:w="3003" w:type="dxa"/>
                  <w:shd w:val="clear" w:color="auto" w:fill="auto"/>
                </w:tcPr>
                <w:p w14:paraId="2B034292" w14:textId="77777777" w:rsidR="00C655D4" w:rsidRPr="009C5807" w:rsidRDefault="00C655D4" w:rsidP="00C655D4">
                  <w:pPr>
                    <w:pStyle w:val="TAC"/>
                    <w:rPr>
                      <w:lang w:eastAsia="zh-CN"/>
                    </w:rPr>
                  </w:pPr>
                  <w:r w:rsidRPr="00415158">
                    <w:rPr>
                      <w:lang w:eastAsia="zh-CN"/>
                    </w:rPr>
                    <w:t>8</w:t>
                  </w:r>
                </w:p>
              </w:tc>
            </w:tr>
            <w:tr w:rsidR="00C655D4" w:rsidRPr="009C5807" w14:paraId="46B873B2" w14:textId="77777777" w:rsidTr="00DD6B7C">
              <w:trPr>
                <w:jc w:val="center"/>
              </w:trPr>
              <w:tc>
                <w:tcPr>
                  <w:tcW w:w="1125" w:type="dxa"/>
                  <w:shd w:val="clear" w:color="auto" w:fill="auto"/>
                </w:tcPr>
                <w:p w14:paraId="05611F13" w14:textId="77777777" w:rsidR="00C655D4" w:rsidRPr="009C5807" w:rsidRDefault="00C655D4" w:rsidP="00C655D4">
                  <w:pPr>
                    <w:pStyle w:val="TAC"/>
                    <w:rPr>
                      <w:lang w:eastAsia="zh-CN"/>
                    </w:rPr>
                  </w:pPr>
                  <w:r w:rsidRPr="00415158">
                    <w:rPr>
                      <w:lang w:eastAsia="zh-CN"/>
                    </w:rPr>
                    <w:t>FR1</w:t>
                  </w:r>
                </w:p>
              </w:tc>
              <w:tc>
                <w:tcPr>
                  <w:tcW w:w="1126" w:type="dxa"/>
                  <w:shd w:val="clear" w:color="auto" w:fill="auto"/>
                </w:tcPr>
                <w:p w14:paraId="79F1D884" w14:textId="77777777" w:rsidR="00C655D4" w:rsidRPr="009C5807" w:rsidRDefault="00C655D4" w:rsidP="00C655D4">
                  <w:pPr>
                    <w:pStyle w:val="TAC"/>
                    <w:rPr>
                      <w:lang w:eastAsia="zh-CN"/>
                    </w:rPr>
                  </w:pPr>
                  <w:r w:rsidRPr="00415158">
                    <w:rPr>
                      <w:lang w:eastAsia="zh-CN"/>
                    </w:rPr>
                    <w:t>FR2-1</w:t>
                  </w:r>
                </w:p>
              </w:tc>
              <w:tc>
                <w:tcPr>
                  <w:tcW w:w="3003" w:type="dxa"/>
                  <w:shd w:val="clear" w:color="auto" w:fill="auto"/>
                </w:tcPr>
                <w:p w14:paraId="4E0C3E22" w14:textId="77777777" w:rsidR="00C655D4" w:rsidRPr="009C5807" w:rsidRDefault="00C655D4" w:rsidP="00C655D4">
                  <w:pPr>
                    <w:pStyle w:val="TAC"/>
                    <w:rPr>
                      <w:lang w:eastAsia="zh-CN"/>
                    </w:rPr>
                  </w:pPr>
                  <w:r w:rsidRPr="00415158">
                    <w:rPr>
                      <w:lang w:eastAsia="zh-CN"/>
                    </w:rPr>
                    <w:t>33</w:t>
                  </w:r>
                </w:p>
              </w:tc>
            </w:tr>
            <w:tr w:rsidR="00C655D4" w:rsidRPr="009C5807" w14:paraId="3E37AB90" w14:textId="77777777" w:rsidTr="00DD6B7C">
              <w:trPr>
                <w:jc w:val="center"/>
              </w:trPr>
              <w:tc>
                <w:tcPr>
                  <w:tcW w:w="1125" w:type="dxa"/>
                  <w:shd w:val="clear" w:color="auto" w:fill="auto"/>
                </w:tcPr>
                <w:p w14:paraId="2D3B493C" w14:textId="77777777" w:rsidR="00C655D4" w:rsidRPr="009C5807" w:rsidRDefault="00C655D4" w:rsidP="00C655D4">
                  <w:pPr>
                    <w:pStyle w:val="TAC"/>
                    <w:rPr>
                      <w:lang w:eastAsia="zh-CN"/>
                    </w:rPr>
                  </w:pPr>
                  <w:r w:rsidRPr="00415158">
                    <w:rPr>
                      <w:lang w:eastAsia="zh-CN"/>
                    </w:rPr>
                    <w:t>FR1</w:t>
                  </w:r>
                </w:p>
              </w:tc>
              <w:tc>
                <w:tcPr>
                  <w:tcW w:w="1126" w:type="dxa"/>
                  <w:shd w:val="clear" w:color="auto" w:fill="auto"/>
                </w:tcPr>
                <w:p w14:paraId="567546E8" w14:textId="77777777" w:rsidR="00C655D4" w:rsidRPr="009C5807" w:rsidRDefault="00C655D4" w:rsidP="00C655D4">
                  <w:pPr>
                    <w:pStyle w:val="TAC"/>
                    <w:rPr>
                      <w:lang w:eastAsia="zh-CN"/>
                    </w:rPr>
                  </w:pPr>
                  <w:r w:rsidRPr="00415158">
                    <w:rPr>
                      <w:lang w:eastAsia="zh-CN"/>
                    </w:rPr>
                    <w:t>FR2-2</w:t>
                  </w:r>
                </w:p>
              </w:tc>
              <w:tc>
                <w:tcPr>
                  <w:tcW w:w="3003" w:type="dxa"/>
                  <w:shd w:val="clear" w:color="auto" w:fill="auto"/>
                </w:tcPr>
                <w:p w14:paraId="6C2E1064" w14:textId="77777777" w:rsidR="00C655D4" w:rsidRPr="009C5807" w:rsidRDefault="00C655D4" w:rsidP="00C655D4">
                  <w:pPr>
                    <w:pStyle w:val="TAC"/>
                    <w:rPr>
                      <w:lang w:eastAsia="zh-CN"/>
                    </w:rPr>
                  </w:pPr>
                  <w:r w:rsidRPr="00415158">
                    <w:rPr>
                      <w:lang w:eastAsia="zh-CN"/>
                    </w:rPr>
                    <w:t>TBD</w:t>
                  </w:r>
                </w:p>
              </w:tc>
            </w:tr>
          </w:tbl>
          <w:p w14:paraId="7E7ECA6E" w14:textId="77777777" w:rsidR="00C655D4" w:rsidRDefault="00C655D4" w:rsidP="00E84F98">
            <w:pPr>
              <w:jc w:val="both"/>
              <w:rPr>
                <w:lang w:eastAsia="zh-CN"/>
              </w:rPr>
            </w:pPr>
          </w:p>
        </w:tc>
      </w:tr>
    </w:tbl>
    <w:p w14:paraId="140AA52D" w14:textId="77777777" w:rsidR="00C655D4" w:rsidRDefault="00C655D4" w:rsidP="00E84F98">
      <w:pPr>
        <w:jc w:val="both"/>
        <w:rPr>
          <w:b/>
          <w:bCs/>
          <w:u w:val="single"/>
          <w:lang w:eastAsia="zh-CN"/>
        </w:rPr>
      </w:pPr>
    </w:p>
    <w:p w14:paraId="50F9D2D3" w14:textId="5B1839E3" w:rsidR="00C655D4" w:rsidRPr="00C655D4" w:rsidRDefault="00C655D4" w:rsidP="00E84F98">
      <w:pPr>
        <w:jc w:val="both"/>
        <w:rPr>
          <w:b/>
          <w:bCs/>
          <w:lang w:eastAsia="zh-CN"/>
        </w:rPr>
      </w:pPr>
      <w:r w:rsidRPr="00685854">
        <w:rPr>
          <w:rFonts w:hint="eastAsia"/>
          <w:b/>
          <w:bCs/>
          <w:lang w:eastAsia="zh-CN"/>
        </w:rPr>
        <w:t>P</w:t>
      </w:r>
      <w:r w:rsidRPr="00685854">
        <w:rPr>
          <w:b/>
          <w:bCs/>
          <w:lang w:eastAsia="zh-CN"/>
        </w:rPr>
        <w:t xml:space="preserve">roposal </w:t>
      </w:r>
      <w:r>
        <w:rPr>
          <w:b/>
          <w:bCs/>
          <w:lang w:eastAsia="zh-CN"/>
        </w:rPr>
        <w:t>7</w:t>
      </w:r>
      <w:r w:rsidRPr="00685854">
        <w:rPr>
          <w:b/>
          <w:bCs/>
          <w:lang w:eastAsia="zh-CN"/>
        </w:rPr>
        <w:t>:</w:t>
      </w:r>
      <w:r>
        <w:rPr>
          <w:b/>
          <w:bCs/>
          <w:lang w:eastAsia="zh-CN"/>
        </w:rPr>
        <w:t xml:space="preserve"> </w:t>
      </w:r>
      <w:r w:rsidRPr="00685854">
        <w:rPr>
          <w:b/>
          <w:bCs/>
          <w:lang w:eastAsia="zh-CN"/>
        </w:rPr>
        <w:t xml:space="preserve">For </w:t>
      </w:r>
      <w:r>
        <w:rPr>
          <w:b/>
          <w:bCs/>
          <w:lang w:eastAsia="zh-CN"/>
        </w:rPr>
        <w:t xml:space="preserve">MRTD/MTTD </w:t>
      </w:r>
      <w:r w:rsidRPr="00685854">
        <w:rPr>
          <w:b/>
          <w:bCs/>
          <w:lang w:eastAsia="zh-CN"/>
        </w:rPr>
        <w:t>requirement</w:t>
      </w:r>
      <w:r>
        <w:rPr>
          <w:b/>
          <w:bCs/>
          <w:lang w:eastAsia="zh-CN"/>
        </w:rPr>
        <w:t>s</w:t>
      </w:r>
      <w:r w:rsidRPr="00685854">
        <w:rPr>
          <w:b/>
          <w:bCs/>
          <w:lang w:eastAsia="zh-CN"/>
        </w:rPr>
        <w:t xml:space="preserve"> of FR1-FR1 NR-DC,</w:t>
      </w:r>
      <w:r>
        <w:rPr>
          <w:b/>
          <w:bCs/>
          <w:lang w:eastAsia="zh-CN"/>
        </w:rPr>
        <w:t xml:space="preserve"> the existing requirements can be reused.</w:t>
      </w:r>
    </w:p>
    <w:p w14:paraId="6865A884" w14:textId="4B71A895" w:rsidR="00002507" w:rsidRDefault="00002507" w:rsidP="00B63D1F">
      <w:pPr>
        <w:pStyle w:val="2"/>
        <w:rPr>
          <w:lang w:eastAsia="zh-CN"/>
        </w:rPr>
      </w:pPr>
      <w:r>
        <w:rPr>
          <w:rFonts w:hint="eastAsia"/>
          <w:lang w:eastAsia="zh-CN"/>
        </w:rPr>
        <w:t>H</w:t>
      </w:r>
      <w:r>
        <w:rPr>
          <w:lang w:eastAsia="zh-CN"/>
        </w:rPr>
        <w:t>andover with PSCell from NR-DC to NR-DC</w:t>
      </w:r>
    </w:p>
    <w:p w14:paraId="625D4447" w14:textId="48C6E3CC" w:rsidR="00C655D4" w:rsidRDefault="00C655D4" w:rsidP="00E84F98">
      <w:pPr>
        <w:jc w:val="both"/>
        <w:rPr>
          <w:lang w:eastAsia="zh-CN"/>
        </w:rPr>
      </w:pPr>
      <w:r>
        <w:rPr>
          <w:lang w:eastAsia="zh-CN"/>
        </w:rPr>
        <w:t xml:space="preserve">For handover with PSCell from NR-DC to NR-DC, </w:t>
      </w:r>
      <w:r w:rsidR="00D1155D">
        <w:rPr>
          <w:lang w:eastAsia="zh-CN"/>
        </w:rPr>
        <w:t xml:space="preserve">in the current </w:t>
      </w:r>
      <w:proofErr w:type="gramStart"/>
      <w:r w:rsidR="00D1155D">
        <w:rPr>
          <w:lang w:eastAsia="zh-CN"/>
        </w:rPr>
        <w:t>spec</w:t>
      </w:r>
      <w:r w:rsidR="00151ED0">
        <w:rPr>
          <w:lang w:eastAsia="zh-CN"/>
        </w:rPr>
        <w:t>,</w:t>
      </w:r>
      <w:r>
        <w:rPr>
          <w:lang w:eastAsia="zh-CN"/>
        </w:rPr>
        <w:t>the</w:t>
      </w:r>
      <w:proofErr w:type="gramEnd"/>
      <w:r>
        <w:rPr>
          <w:lang w:eastAsia="zh-CN"/>
        </w:rPr>
        <w:t xml:space="preserve"> only scenario is from FR1+FR2 to FR1+FR2. If the FR1-FR1 NR-DC is considered, the new scenarios including from FR1+FR1 to FR1+FR1, from FR1+FR2 to FR1+FR1 and from FR1+FR1 to FR1+FR2 need to be defined.</w:t>
      </w:r>
    </w:p>
    <w:p w14:paraId="47218F03" w14:textId="0D498E78" w:rsidR="00AF1FAD" w:rsidRDefault="00762949" w:rsidP="00E84F98">
      <w:pPr>
        <w:jc w:val="both"/>
        <w:rPr>
          <w:rFonts w:ascii="Times" w:hAnsi="Times"/>
          <w:position w:val="-2"/>
          <w:lang w:val="en-US" w:eastAsia="zh-CN"/>
        </w:rPr>
      </w:pPr>
      <w:r>
        <w:rPr>
          <w:lang w:eastAsia="zh-CN"/>
        </w:rPr>
        <w:t xml:space="preserve">For PCell interruption time, </w:t>
      </w:r>
      <w:r w:rsidR="00AF1FAD">
        <w:rPr>
          <w:lang w:eastAsia="zh-CN"/>
        </w:rPr>
        <w:t>in the above four scenarios</w:t>
      </w:r>
      <w:r>
        <w:rPr>
          <w:lang w:eastAsia="zh-CN"/>
        </w:rPr>
        <w:t xml:space="preserve">, the source and target cells are </w:t>
      </w:r>
      <w:r w:rsidR="00AF1FAD">
        <w:rPr>
          <w:lang w:eastAsia="zh-CN"/>
        </w:rPr>
        <w:t xml:space="preserve">always </w:t>
      </w:r>
      <w:r>
        <w:rPr>
          <w:lang w:eastAsia="zh-CN"/>
        </w:rPr>
        <w:t>in the same FR,</w:t>
      </w:r>
      <w:r w:rsidR="000402B5">
        <w:rPr>
          <w:lang w:eastAsia="zh-CN"/>
        </w:rPr>
        <w:t xml:space="preserve"> </w:t>
      </w:r>
      <w:r w:rsidRPr="004E381B">
        <w:rPr>
          <w:rFonts w:ascii="Times" w:hAnsi="Times"/>
          <w:lang w:val="en-US" w:eastAsia="zh-CN"/>
        </w:rPr>
        <w:t>T</w:t>
      </w:r>
      <w:r w:rsidRPr="004E381B">
        <w:rPr>
          <w:rFonts w:ascii="Times" w:hAnsi="Times"/>
          <w:position w:val="-2"/>
          <w:sz w:val="12"/>
          <w:szCs w:val="12"/>
          <w:lang w:val="en-US" w:eastAsia="zh-CN"/>
        </w:rPr>
        <w:t>processing</w:t>
      </w:r>
      <w:r>
        <w:rPr>
          <w:rFonts w:ascii="Times" w:hAnsi="Times"/>
          <w:position w:val="-2"/>
          <w:sz w:val="12"/>
          <w:szCs w:val="12"/>
          <w:lang w:val="en-US" w:eastAsia="zh-CN"/>
        </w:rPr>
        <w:t xml:space="preserve"> </w:t>
      </w:r>
      <w:r>
        <w:rPr>
          <w:rFonts w:ascii="Times" w:hAnsi="Times"/>
          <w:position w:val="-2"/>
          <w:lang w:val="en-US" w:eastAsia="zh-CN"/>
        </w:rPr>
        <w:t>is</w:t>
      </w:r>
      <w:r w:rsidR="000402B5">
        <w:rPr>
          <w:rFonts w:ascii="Times" w:hAnsi="Times"/>
          <w:position w:val="-2"/>
          <w:lang w:val="en-US" w:eastAsia="zh-CN"/>
        </w:rPr>
        <w:t xml:space="preserve"> 25ms</w:t>
      </w:r>
      <w:r w:rsidR="00211712">
        <w:rPr>
          <w:rFonts w:ascii="Times" w:hAnsi="Times"/>
          <w:position w:val="-2"/>
          <w:lang w:val="en-US" w:eastAsia="zh-CN"/>
        </w:rPr>
        <w:t xml:space="preserve"> </w:t>
      </w:r>
      <w:r w:rsidR="00246B4E">
        <w:rPr>
          <w:rFonts w:ascii="Times" w:hAnsi="Times"/>
          <w:position w:val="-2"/>
          <w:lang w:val="en-US" w:eastAsia="zh-CN"/>
        </w:rPr>
        <w:t>and</w:t>
      </w:r>
      <w:r w:rsidR="0080764F">
        <w:rPr>
          <w:rFonts w:ascii="Times" w:hAnsi="Times"/>
          <w:position w:val="-2"/>
          <w:lang w:val="en-US" w:eastAsia="zh-CN"/>
        </w:rPr>
        <w:t xml:space="preserve"> 30ms </w:t>
      </w:r>
      <w:r w:rsidR="00211712">
        <w:rPr>
          <w:rFonts w:ascii="Times" w:hAnsi="Times"/>
          <w:position w:val="-2"/>
          <w:lang w:val="en-US" w:eastAsia="zh-CN"/>
        </w:rPr>
        <w:t xml:space="preserve">when the </w:t>
      </w:r>
      <w:r w:rsidR="0080764F">
        <w:rPr>
          <w:rFonts w:ascii="Times" w:hAnsi="Times"/>
          <w:position w:val="-2"/>
          <w:lang w:val="en-US" w:eastAsia="zh-CN"/>
        </w:rPr>
        <w:t xml:space="preserve">PCell and PSCell </w:t>
      </w:r>
      <w:r w:rsidR="00AF1FAD">
        <w:rPr>
          <w:rFonts w:ascii="Times" w:hAnsi="Times"/>
          <w:position w:val="-2"/>
          <w:lang w:val="en-US" w:eastAsia="zh-CN"/>
        </w:rPr>
        <w:t>are</w:t>
      </w:r>
      <w:r w:rsidR="0080764F">
        <w:rPr>
          <w:rFonts w:ascii="Times" w:hAnsi="Times"/>
          <w:position w:val="-2"/>
          <w:lang w:val="en-US" w:eastAsia="zh-CN"/>
        </w:rPr>
        <w:t xml:space="preserve"> parallel processing </w:t>
      </w:r>
      <w:r w:rsidR="00246B4E">
        <w:rPr>
          <w:rFonts w:ascii="Times" w:hAnsi="Times"/>
          <w:position w:val="-2"/>
          <w:lang w:val="en-US" w:eastAsia="zh-CN"/>
        </w:rPr>
        <w:t>and</w:t>
      </w:r>
      <w:r w:rsidR="0080764F">
        <w:rPr>
          <w:rFonts w:ascii="Times" w:hAnsi="Times"/>
          <w:position w:val="-2"/>
          <w:lang w:val="en-US" w:eastAsia="zh-CN"/>
        </w:rPr>
        <w:t xml:space="preserve"> sequen</w:t>
      </w:r>
      <w:r w:rsidR="00AF1FAD">
        <w:rPr>
          <w:rFonts w:ascii="Times" w:hAnsi="Times"/>
          <w:position w:val="-2"/>
          <w:lang w:val="en-US" w:eastAsia="zh-CN"/>
        </w:rPr>
        <w:t xml:space="preserve">tial processing respectively. </w:t>
      </w:r>
    </w:p>
    <w:p w14:paraId="6EE56D99" w14:textId="2AF9A16E" w:rsidR="00762949" w:rsidRDefault="00762949" w:rsidP="00E84F98">
      <w:pPr>
        <w:jc w:val="both"/>
        <w:rPr>
          <w:rFonts w:ascii="Times" w:hAnsi="Times"/>
          <w:position w:val="-2"/>
          <w:lang w:val="en-US" w:eastAsia="zh-CN"/>
        </w:rPr>
      </w:pPr>
      <w:r>
        <w:rPr>
          <w:lang w:eastAsia="zh-CN"/>
        </w:rPr>
        <w:t xml:space="preserve">For PSCell change delay, </w:t>
      </w:r>
      <w:r w:rsidR="00AF1FAD" w:rsidRPr="00AF1FAD">
        <w:rPr>
          <w:rFonts w:ascii="Times" w:hAnsi="Times"/>
          <w:position w:val="-2"/>
          <w:lang w:val="en-US" w:eastAsia="zh-CN"/>
        </w:rPr>
        <w:t>when the scenario is from FR1+FR1 to FR1+FR1 or from FR1+FR2 to FR1+FR2, the source and target cells are in the same FR, T</w:t>
      </w:r>
      <w:r w:rsidR="00AF1FAD" w:rsidRPr="00AF1FAD">
        <w:rPr>
          <w:rFonts w:ascii="Times" w:hAnsi="Times"/>
          <w:position w:val="-2"/>
          <w:vertAlign w:val="subscript"/>
          <w:lang w:val="en-US" w:eastAsia="zh-CN"/>
        </w:rPr>
        <w:t>processing</w:t>
      </w:r>
      <w:r w:rsidR="00AF1FAD" w:rsidRPr="00AF1FAD">
        <w:rPr>
          <w:rFonts w:ascii="Times" w:hAnsi="Times"/>
          <w:position w:val="-2"/>
          <w:lang w:val="en-US" w:eastAsia="zh-CN"/>
        </w:rPr>
        <w:t xml:space="preserve"> is 25ms </w:t>
      </w:r>
      <w:r w:rsidR="00246B4E">
        <w:rPr>
          <w:rFonts w:ascii="Times" w:hAnsi="Times"/>
          <w:position w:val="-2"/>
          <w:lang w:val="en-US" w:eastAsia="zh-CN"/>
        </w:rPr>
        <w:t>and</w:t>
      </w:r>
      <w:r w:rsidR="00AF1FAD" w:rsidRPr="00AF1FAD">
        <w:rPr>
          <w:rFonts w:ascii="Times" w:hAnsi="Times"/>
          <w:position w:val="-2"/>
          <w:lang w:val="en-US" w:eastAsia="zh-CN"/>
        </w:rPr>
        <w:t xml:space="preserve"> 30ms when the PCell and PSCell are parallel processing </w:t>
      </w:r>
      <w:r w:rsidR="00246B4E">
        <w:rPr>
          <w:rFonts w:ascii="Times" w:hAnsi="Times"/>
          <w:position w:val="-2"/>
          <w:lang w:val="en-US" w:eastAsia="zh-CN"/>
        </w:rPr>
        <w:t>and</w:t>
      </w:r>
      <w:r w:rsidR="00AF1FAD" w:rsidRPr="00AF1FAD">
        <w:rPr>
          <w:rFonts w:ascii="Times" w:hAnsi="Times"/>
          <w:position w:val="-2"/>
          <w:lang w:val="en-US" w:eastAsia="zh-CN"/>
        </w:rPr>
        <w:t xml:space="preserve"> sequential processing respectively.</w:t>
      </w:r>
      <w:r w:rsidR="00AF1FAD">
        <w:rPr>
          <w:rFonts w:ascii="Times" w:hAnsi="Times"/>
          <w:position w:val="-2"/>
          <w:lang w:val="en-US" w:eastAsia="zh-CN"/>
        </w:rPr>
        <w:t xml:space="preserve"> However, </w:t>
      </w:r>
      <w:r w:rsidR="00AF1FAD" w:rsidRPr="00AF1FAD">
        <w:rPr>
          <w:rFonts w:ascii="Times" w:hAnsi="Times"/>
          <w:position w:val="-2"/>
          <w:lang w:val="en-US" w:eastAsia="zh-CN"/>
        </w:rPr>
        <w:t>when the scenario is from FR1+FR</w:t>
      </w:r>
      <w:r w:rsidR="00AF1FAD">
        <w:rPr>
          <w:rFonts w:ascii="Times" w:hAnsi="Times"/>
          <w:position w:val="-2"/>
          <w:lang w:val="en-US" w:eastAsia="zh-CN"/>
        </w:rPr>
        <w:t>2</w:t>
      </w:r>
      <w:r w:rsidR="00AF1FAD" w:rsidRPr="00AF1FAD">
        <w:rPr>
          <w:rFonts w:ascii="Times" w:hAnsi="Times"/>
          <w:position w:val="-2"/>
          <w:lang w:val="en-US" w:eastAsia="zh-CN"/>
        </w:rPr>
        <w:t xml:space="preserve"> to FR1+FR1 or from FR1+FR</w:t>
      </w:r>
      <w:r w:rsidR="00AF1FAD">
        <w:rPr>
          <w:rFonts w:ascii="Times" w:hAnsi="Times"/>
          <w:position w:val="-2"/>
          <w:lang w:val="en-US" w:eastAsia="zh-CN"/>
        </w:rPr>
        <w:t>1</w:t>
      </w:r>
      <w:r w:rsidR="00AF1FAD" w:rsidRPr="00AF1FAD">
        <w:rPr>
          <w:rFonts w:ascii="Times" w:hAnsi="Times"/>
          <w:position w:val="-2"/>
          <w:lang w:val="en-US" w:eastAsia="zh-CN"/>
        </w:rPr>
        <w:t xml:space="preserve"> to FR1+FR2, the source and target cells are in </w:t>
      </w:r>
      <w:r w:rsidR="00246B4E">
        <w:rPr>
          <w:rFonts w:ascii="Times" w:hAnsi="Times"/>
          <w:position w:val="-2"/>
          <w:lang w:val="en-US" w:eastAsia="zh-CN"/>
        </w:rPr>
        <w:t>different</w:t>
      </w:r>
      <w:r w:rsidR="00AF1FAD" w:rsidRPr="00AF1FAD">
        <w:rPr>
          <w:rFonts w:ascii="Times" w:hAnsi="Times"/>
          <w:position w:val="-2"/>
          <w:lang w:val="en-US" w:eastAsia="zh-CN"/>
        </w:rPr>
        <w:t xml:space="preserve"> FR, T</w:t>
      </w:r>
      <w:r w:rsidR="00AF1FAD" w:rsidRPr="00C01E28">
        <w:rPr>
          <w:rFonts w:ascii="Times" w:hAnsi="Times"/>
          <w:position w:val="-2"/>
          <w:vertAlign w:val="subscript"/>
          <w:lang w:val="en-US" w:eastAsia="zh-CN"/>
        </w:rPr>
        <w:t>processin</w:t>
      </w:r>
      <w:r w:rsidR="00AF1FAD" w:rsidRPr="00AF1FAD">
        <w:rPr>
          <w:rFonts w:ascii="Times" w:hAnsi="Times"/>
          <w:position w:val="-2"/>
          <w:lang w:val="en-US" w:eastAsia="zh-CN"/>
        </w:rPr>
        <w:t xml:space="preserve">g is </w:t>
      </w:r>
      <w:r w:rsidR="00246B4E">
        <w:rPr>
          <w:rFonts w:ascii="Times" w:hAnsi="Times"/>
          <w:position w:val="-2"/>
          <w:lang w:val="en-US" w:eastAsia="zh-CN"/>
        </w:rPr>
        <w:t>4</w:t>
      </w:r>
      <w:r w:rsidR="00AF1FAD" w:rsidRPr="00AF1FAD">
        <w:rPr>
          <w:rFonts w:ascii="Times" w:hAnsi="Times"/>
          <w:position w:val="-2"/>
          <w:lang w:val="en-US" w:eastAsia="zh-CN"/>
        </w:rPr>
        <w:t xml:space="preserve">5ms </w:t>
      </w:r>
      <w:r w:rsidR="00246B4E">
        <w:rPr>
          <w:rFonts w:ascii="Times" w:hAnsi="Times"/>
          <w:position w:val="-2"/>
          <w:lang w:val="en-US" w:eastAsia="zh-CN"/>
        </w:rPr>
        <w:t>and</w:t>
      </w:r>
      <w:r w:rsidR="00AF1FAD" w:rsidRPr="00AF1FAD">
        <w:rPr>
          <w:rFonts w:ascii="Times" w:hAnsi="Times"/>
          <w:position w:val="-2"/>
          <w:lang w:val="en-US" w:eastAsia="zh-CN"/>
        </w:rPr>
        <w:t xml:space="preserve"> </w:t>
      </w:r>
      <w:r w:rsidR="00246B4E">
        <w:rPr>
          <w:rFonts w:ascii="Times" w:hAnsi="Times"/>
          <w:position w:val="-2"/>
          <w:lang w:val="en-US" w:eastAsia="zh-CN"/>
        </w:rPr>
        <w:t>5</w:t>
      </w:r>
      <w:r w:rsidR="00AF1FAD" w:rsidRPr="00AF1FAD">
        <w:rPr>
          <w:rFonts w:ascii="Times" w:hAnsi="Times"/>
          <w:position w:val="-2"/>
          <w:lang w:val="en-US" w:eastAsia="zh-CN"/>
        </w:rPr>
        <w:t xml:space="preserve">0ms when the PCell and PSCell are parallel processing </w:t>
      </w:r>
      <w:r w:rsidR="00246B4E">
        <w:rPr>
          <w:rFonts w:ascii="Times" w:hAnsi="Times"/>
          <w:position w:val="-2"/>
          <w:lang w:val="en-US" w:eastAsia="zh-CN"/>
        </w:rPr>
        <w:t>and</w:t>
      </w:r>
      <w:r w:rsidR="00AF1FAD" w:rsidRPr="00AF1FAD">
        <w:rPr>
          <w:rFonts w:ascii="Times" w:hAnsi="Times"/>
          <w:position w:val="-2"/>
          <w:lang w:val="en-US" w:eastAsia="zh-CN"/>
        </w:rPr>
        <w:t xml:space="preserve"> sequential processing respectively.</w:t>
      </w:r>
    </w:p>
    <w:p w14:paraId="1DEF172F" w14:textId="2D00ACC6" w:rsidR="00246B4E" w:rsidRPr="00246B4E" w:rsidRDefault="00246B4E" w:rsidP="00E84F98">
      <w:pPr>
        <w:jc w:val="both"/>
        <w:rPr>
          <w:b/>
          <w:bCs/>
          <w:lang w:eastAsia="zh-CN"/>
        </w:rPr>
      </w:pPr>
      <w:r w:rsidRPr="00246B4E">
        <w:rPr>
          <w:rFonts w:ascii="Times" w:hAnsi="Times" w:hint="eastAsia"/>
          <w:b/>
          <w:bCs/>
          <w:position w:val="-2"/>
          <w:lang w:val="en-US" w:eastAsia="zh-CN"/>
        </w:rPr>
        <w:t>P</w:t>
      </w:r>
      <w:r w:rsidRPr="00246B4E">
        <w:rPr>
          <w:rFonts w:ascii="Times" w:hAnsi="Times"/>
          <w:b/>
          <w:bCs/>
          <w:position w:val="-2"/>
          <w:lang w:val="en-US" w:eastAsia="zh-CN"/>
        </w:rPr>
        <w:t xml:space="preserve">roposal </w:t>
      </w:r>
      <w:r w:rsidR="00FA27A0">
        <w:rPr>
          <w:rFonts w:ascii="Times" w:hAnsi="Times"/>
          <w:b/>
          <w:bCs/>
          <w:position w:val="-2"/>
          <w:lang w:val="en-US" w:eastAsia="zh-CN"/>
        </w:rPr>
        <w:t>8</w:t>
      </w:r>
      <w:r w:rsidRPr="00246B4E">
        <w:rPr>
          <w:rFonts w:ascii="Times" w:hAnsi="Times"/>
          <w:b/>
          <w:bCs/>
          <w:position w:val="-2"/>
          <w:lang w:val="en-US" w:eastAsia="zh-CN"/>
        </w:rPr>
        <w:t>:</w:t>
      </w:r>
      <w:r w:rsidR="00C2702D">
        <w:rPr>
          <w:rFonts w:ascii="Times" w:hAnsi="Times"/>
          <w:b/>
          <w:bCs/>
          <w:position w:val="-2"/>
          <w:lang w:val="en-US" w:eastAsia="zh-CN"/>
        </w:rPr>
        <w:t xml:space="preserve"> </w:t>
      </w:r>
      <w:r w:rsidR="00C2702D" w:rsidRPr="00246B4E">
        <w:rPr>
          <w:rFonts w:ascii="Times" w:hAnsi="Times"/>
          <w:b/>
          <w:bCs/>
          <w:position w:val="-2"/>
          <w:lang w:val="en-US" w:eastAsia="zh-CN"/>
        </w:rPr>
        <w:t>For P</w:t>
      </w:r>
      <w:r w:rsidR="00FA27A0">
        <w:rPr>
          <w:rFonts w:ascii="Times" w:hAnsi="Times"/>
          <w:b/>
          <w:bCs/>
          <w:position w:val="-2"/>
          <w:lang w:val="en-US" w:eastAsia="zh-CN"/>
        </w:rPr>
        <w:t>S</w:t>
      </w:r>
      <w:r w:rsidR="00C2702D" w:rsidRPr="00246B4E">
        <w:rPr>
          <w:rFonts w:ascii="Times" w:hAnsi="Times"/>
          <w:b/>
          <w:bCs/>
          <w:position w:val="-2"/>
          <w:lang w:val="en-US" w:eastAsia="zh-CN"/>
        </w:rPr>
        <w:t xml:space="preserve">Cell </w:t>
      </w:r>
      <w:r w:rsidR="00C2702D">
        <w:rPr>
          <w:rFonts w:ascii="Times" w:hAnsi="Times"/>
          <w:b/>
          <w:bCs/>
          <w:position w:val="-2"/>
          <w:lang w:val="en-US" w:eastAsia="zh-CN"/>
        </w:rPr>
        <w:t>change delay of FR1-FR1 NR-DC</w:t>
      </w:r>
      <w:r w:rsidR="00C2702D" w:rsidRPr="00246B4E">
        <w:rPr>
          <w:rFonts w:ascii="Times" w:hAnsi="Times"/>
          <w:b/>
          <w:bCs/>
          <w:position w:val="-2"/>
          <w:lang w:val="en-US" w:eastAsia="zh-CN"/>
        </w:rPr>
        <w:t>, T</w:t>
      </w:r>
      <w:r w:rsidR="00C2702D" w:rsidRPr="00246B4E">
        <w:rPr>
          <w:rFonts w:ascii="Times" w:hAnsi="Times"/>
          <w:b/>
          <w:bCs/>
          <w:position w:val="-2"/>
          <w:vertAlign w:val="subscript"/>
          <w:lang w:val="en-US" w:eastAsia="zh-CN"/>
        </w:rPr>
        <w:t xml:space="preserve">processing </w:t>
      </w:r>
      <w:r w:rsidR="00C2702D" w:rsidRPr="00246B4E">
        <w:rPr>
          <w:rFonts w:ascii="Times" w:hAnsi="Times"/>
          <w:b/>
          <w:bCs/>
          <w:position w:val="-2"/>
          <w:lang w:val="en-US" w:eastAsia="zh-CN"/>
        </w:rPr>
        <w:t xml:space="preserve">is 25ms </w:t>
      </w:r>
      <w:r w:rsidR="00C2702D">
        <w:rPr>
          <w:rFonts w:ascii="Times" w:hAnsi="Times"/>
          <w:b/>
          <w:bCs/>
          <w:position w:val="-2"/>
          <w:lang w:val="en-US" w:eastAsia="zh-CN"/>
        </w:rPr>
        <w:t xml:space="preserve">and </w:t>
      </w:r>
      <w:r w:rsidR="00C2702D" w:rsidRPr="00246B4E">
        <w:rPr>
          <w:rFonts w:ascii="Times" w:hAnsi="Times"/>
          <w:b/>
          <w:bCs/>
          <w:position w:val="-2"/>
          <w:lang w:val="en-US" w:eastAsia="zh-CN"/>
        </w:rPr>
        <w:t xml:space="preserve">30ms when the PCell and PSCell are parallel processing </w:t>
      </w:r>
      <w:r w:rsidR="00C2702D">
        <w:rPr>
          <w:rFonts w:ascii="Times" w:hAnsi="Times"/>
          <w:b/>
          <w:bCs/>
          <w:position w:val="-2"/>
          <w:lang w:val="en-US" w:eastAsia="zh-CN"/>
        </w:rPr>
        <w:t xml:space="preserve">and </w:t>
      </w:r>
      <w:r w:rsidR="00C2702D" w:rsidRPr="00246B4E">
        <w:rPr>
          <w:rFonts w:ascii="Times" w:hAnsi="Times"/>
          <w:b/>
          <w:bCs/>
          <w:position w:val="-2"/>
          <w:lang w:val="en-US" w:eastAsia="zh-CN"/>
        </w:rPr>
        <w:t>sequential processing respectively</w:t>
      </w:r>
      <w:r w:rsidR="00C2702D">
        <w:rPr>
          <w:rFonts w:ascii="Times" w:hAnsi="Times"/>
          <w:b/>
          <w:bCs/>
          <w:position w:val="-2"/>
          <w:lang w:val="en-US" w:eastAsia="zh-CN"/>
        </w:rPr>
        <w:t xml:space="preserve"> </w:t>
      </w:r>
      <w:r w:rsidR="00C2702D" w:rsidRPr="00C2702D">
        <w:rPr>
          <w:rFonts w:ascii="Times" w:hAnsi="Times"/>
          <w:b/>
          <w:bCs/>
          <w:position w:val="-2"/>
          <w:lang w:val="en-US" w:eastAsia="zh-CN"/>
        </w:rPr>
        <w:t>when the scenario is from FR1+FR1 to FR1+FR1 or from FR1+FR2 to FR1+FR2</w:t>
      </w:r>
      <w:r w:rsidR="00C2702D">
        <w:rPr>
          <w:rFonts w:ascii="Times" w:hAnsi="Times"/>
          <w:b/>
          <w:bCs/>
          <w:position w:val="-2"/>
          <w:lang w:val="en-US" w:eastAsia="zh-CN"/>
        </w:rPr>
        <w:t xml:space="preserve">. </w:t>
      </w:r>
      <w:r w:rsidR="00C2702D" w:rsidRPr="00246B4E">
        <w:rPr>
          <w:rFonts w:ascii="Times" w:hAnsi="Times"/>
          <w:b/>
          <w:bCs/>
          <w:position w:val="-2"/>
          <w:lang w:val="en-US" w:eastAsia="zh-CN"/>
        </w:rPr>
        <w:t>T</w:t>
      </w:r>
      <w:r w:rsidR="00C2702D" w:rsidRPr="00246B4E">
        <w:rPr>
          <w:rFonts w:ascii="Times" w:hAnsi="Times"/>
          <w:b/>
          <w:bCs/>
          <w:position w:val="-2"/>
          <w:vertAlign w:val="subscript"/>
          <w:lang w:val="en-US" w:eastAsia="zh-CN"/>
        </w:rPr>
        <w:t xml:space="preserve">processing </w:t>
      </w:r>
      <w:r w:rsidR="00C2702D" w:rsidRPr="00246B4E">
        <w:rPr>
          <w:rFonts w:ascii="Times" w:hAnsi="Times"/>
          <w:b/>
          <w:bCs/>
          <w:position w:val="-2"/>
          <w:lang w:val="en-US" w:eastAsia="zh-CN"/>
        </w:rPr>
        <w:t xml:space="preserve">is </w:t>
      </w:r>
      <w:r w:rsidR="00C2702D">
        <w:rPr>
          <w:rFonts w:ascii="Times" w:hAnsi="Times"/>
          <w:b/>
          <w:bCs/>
          <w:position w:val="-2"/>
          <w:lang w:val="en-US" w:eastAsia="zh-CN"/>
        </w:rPr>
        <w:t>4</w:t>
      </w:r>
      <w:r w:rsidR="00C2702D" w:rsidRPr="00246B4E">
        <w:rPr>
          <w:rFonts w:ascii="Times" w:hAnsi="Times"/>
          <w:b/>
          <w:bCs/>
          <w:position w:val="-2"/>
          <w:lang w:val="en-US" w:eastAsia="zh-CN"/>
        </w:rPr>
        <w:t xml:space="preserve">5ms </w:t>
      </w:r>
      <w:r w:rsidR="00C2702D">
        <w:rPr>
          <w:rFonts w:ascii="Times" w:hAnsi="Times"/>
          <w:b/>
          <w:bCs/>
          <w:position w:val="-2"/>
          <w:lang w:val="en-US" w:eastAsia="zh-CN"/>
        </w:rPr>
        <w:t>and 5</w:t>
      </w:r>
      <w:r w:rsidR="00C2702D" w:rsidRPr="00246B4E">
        <w:rPr>
          <w:rFonts w:ascii="Times" w:hAnsi="Times"/>
          <w:b/>
          <w:bCs/>
          <w:position w:val="-2"/>
          <w:lang w:val="en-US" w:eastAsia="zh-CN"/>
        </w:rPr>
        <w:t xml:space="preserve">0ms when the PCell and PSCell are parallel processing </w:t>
      </w:r>
      <w:r w:rsidR="00C2702D">
        <w:rPr>
          <w:rFonts w:ascii="Times" w:hAnsi="Times"/>
          <w:b/>
          <w:bCs/>
          <w:position w:val="-2"/>
          <w:lang w:val="en-US" w:eastAsia="zh-CN"/>
        </w:rPr>
        <w:t xml:space="preserve">and </w:t>
      </w:r>
      <w:r w:rsidR="00C2702D" w:rsidRPr="00246B4E">
        <w:rPr>
          <w:rFonts w:ascii="Times" w:hAnsi="Times"/>
          <w:b/>
          <w:bCs/>
          <w:position w:val="-2"/>
          <w:lang w:val="en-US" w:eastAsia="zh-CN"/>
        </w:rPr>
        <w:t>sequential processing respectively</w:t>
      </w:r>
      <w:r w:rsidR="004D10E2">
        <w:rPr>
          <w:rFonts w:ascii="Times" w:hAnsi="Times"/>
          <w:b/>
          <w:bCs/>
          <w:position w:val="-2"/>
          <w:lang w:val="en-US" w:eastAsia="zh-CN"/>
        </w:rPr>
        <w:t xml:space="preserve"> </w:t>
      </w:r>
      <w:r w:rsidR="00C2702D">
        <w:rPr>
          <w:rFonts w:ascii="Times" w:hAnsi="Times"/>
          <w:b/>
          <w:bCs/>
          <w:position w:val="-2"/>
          <w:lang w:val="en-US" w:eastAsia="zh-CN"/>
        </w:rPr>
        <w:t>w</w:t>
      </w:r>
      <w:r w:rsidR="00C2702D" w:rsidRPr="00C2702D">
        <w:rPr>
          <w:rFonts w:ascii="Times" w:hAnsi="Times"/>
          <w:b/>
          <w:bCs/>
          <w:position w:val="-2"/>
          <w:lang w:val="en-US" w:eastAsia="zh-CN"/>
        </w:rPr>
        <w:t>hen the scenario is from FR1+FR2 to FR1+FR1 or from FR1+FR1 to FR1+FR2</w:t>
      </w:r>
      <w:r w:rsidR="004D10E2">
        <w:rPr>
          <w:rFonts w:ascii="Times" w:hAnsi="Times"/>
          <w:b/>
          <w:bCs/>
          <w:position w:val="-2"/>
          <w:lang w:val="en-US" w:eastAsia="zh-CN"/>
        </w:rPr>
        <w:t>.</w:t>
      </w:r>
    </w:p>
    <w:p w14:paraId="6F772462" w14:textId="4D45F1F5" w:rsidR="00002507" w:rsidRPr="00B07F5F" w:rsidRDefault="00002507" w:rsidP="00B63D1F">
      <w:pPr>
        <w:pStyle w:val="2"/>
        <w:rPr>
          <w:lang w:eastAsia="zh-CN"/>
        </w:rPr>
      </w:pPr>
      <w:r>
        <w:rPr>
          <w:rFonts w:hint="eastAsia"/>
          <w:lang w:eastAsia="zh-CN"/>
        </w:rPr>
        <w:lastRenderedPageBreak/>
        <w:t>S</w:t>
      </w:r>
      <w:r>
        <w:rPr>
          <w:lang w:eastAsia="zh-CN"/>
        </w:rPr>
        <w:t>CG activation/deactivation</w:t>
      </w:r>
      <w:r w:rsidR="009B32B0">
        <w:rPr>
          <w:lang w:eastAsia="zh-CN"/>
        </w:rPr>
        <w:t xml:space="preserve"> requirement</w:t>
      </w:r>
    </w:p>
    <w:p w14:paraId="0C6EA646" w14:textId="0539703A" w:rsidR="00EA059B" w:rsidRDefault="00C01E28" w:rsidP="006976DC">
      <w:pPr>
        <w:jc w:val="both"/>
        <w:rPr>
          <w:lang w:eastAsia="zh-CN"/>
        </w:rPr>
      </w:pPr>
      <w:r w:rsidRPr="00C01E28">
        <w:rPr>
          <w:lang w:eastAsia="zh-CN"/>
        </w:rPr>
        <w:t>For FR1-FR1 NR-DC, Rx beam sweeping factor is not needed, T</w:t>
      </w:r>
      <w:r w:rsidRPr="00C01E28">
        <w:rPr>
          <w:vertAlign w:val="subscript"/>
          <w:lang w:eastAsia="zh-CN"/>
        </w:rPr>
        <w:t>search</w:t>
      </w:r>
      <w:r w:rsidRPr="00C01E28">
        <w:rPr>
          <w:lang w:eastAsia="zh-CN"/>
        </w:rPr>
        <w:t xml:space="preserve"> need to be defined as 3 samples.</w:t>
      </w:r>
    </w:p>
    <w:p w14:paraId="07931766" w14:textId="728A2C7A" w:rsidR="005D3DB5" w:rsidRPr="005D3DB5" w:rsidRDefault="005D3DB5" w:rsidP="006976DC">
      <w:pPr>
        <w:jc w:val="both"/>
        <w:rPr>
          <w:b/>
          <w:bCs/>
          <w:lang w:eastAsia="zh-CN"/>
        </w:rPr>
      </w:pPr>
      <w:r w:rsidRPr="005D3DB5">
        <w:rPr>
          <w:rFonts w:hint="eastAsia"/>
          <w:b/>
          <w:bCs/>
          <w:lang w:eastAsia="zh-CN"/>
        </w:rPr>
        <w:t>P</w:t>
      </w:r>
      <w:r w:rsidRPr="005D3DB5">
        <w:rPr>
          <w:b/>
          <w:bCs/>
          <w:lang w:eastAsia="zh-CN"/>
        </w:rPr>
        <w:t xml:space="preserve">roposal </w:t>
      </w:r>
      <w:r w:rsidR="00FA27A0">
        <w:rPr>
          <w:b/>
          <w:bCs/>
          <w:lang w:eastAsia="zh-CN"/>
        </w:rPr>
        <w:t>9</w:t>
      </w:r>
      <w:r w:rsidRPr="005D3DB5">
        <w:rPr>
          <w:b/>
          <w:bCs/>
          <w:lang w:eastAsia="zh-CN"/>
        </w:rPr>
        <w:t>:</w:t>
      </w:r>
      <w:r>
        <w:rPr>
          <w:b/>
          <w:bCs/>
          <w:lang w:eastAsia="zh-CN"/>
        </w:rPr>
        <w:t xml:space="preserve"> </w:t>
      </w:r>
      <w:r w:rsidRPr="005D3DB5">
        <w:rPr>
          <w:b/>
          <w:bCs/>
          <w:lang w:eastAsia="zh-CN"/>
        </w:rPr>
        <w:t xml:space="preserve">For </w:t>
      </w:r>
      <w:r>
        <w:rPr>
          <w:b/>
          <w:bCs/>
          <w:lang w:eastAsia="zh-CN"/>
        </w:rPr>
        <w:t>SCG activation/deactivation</w:t>
      </w:r>
      <w:r w:rsidRPr="005D3DB5">
        <w:rPr>
          <w:b/>
          <w:bCs/>
          <w:lang w:eastAsia="zh-CN"/>
        </w:rPr>
        <w:t xml:space="preserve"> requirement of FR1-FR1 NR-DC, T</w:t>
      </w:r>
      <w:r w:rsidRPr="005D3DB5">
        <w:rPr>
          <w:b/>
          <w:bCs/>
          <w:vertAlign w:val="subscript"/>
          <w:lang w:eastAsia="zh-CN"/>
        </w:rPr>
        <w:t xml:space="preserve">search </w:t>
      </w:r>
      <w:r w:rsidRPr="005D3DB5">
        <w:rPr>
          <w:b/>
          <w:bCs/>
          <w:lang w:eastAsia="zh-CN"/>
        </w:rPr>
        <w:t>need to be defined as 3 samples.</w:t>
      </w:r>
    </w:p>
    <w:p w14:paraId="45C1AC25" w14:textId="5C0C3BA8" w:rsidR="00CC6F36" w:rsidRDefault="00CC6F36" w:rsidP="00236E73">
      <w:pPr>
        <w:pStyle w:val="1"/>
        <w:numPr>
          <w:ilvl w:val="0"/>
          <w:numId w:val="1"/>
        </w:numPr>
        <w:spacing w:before="360" w:after="0"/>
        <w:ind w:left="357" w:hanging="357"/>
      </w:pPr>
      <w:r w:rsidRPr="001D2FBF">
        <w:t>Summary</w:t>
      </w:r>
    </w:p>
    <w:p w14:paraId="5C5980E2" w14:textId="7D2F2232" w:rsidR="00530996" w:rsidRDefault="00530996" w:rsidP="00530996"/>
    <w:p w14:paraId="143FD692" w14:textId="4C3DC72C" w:rsidR="00C945E1" w:rsidRPr="00C945E1" w:rsidRDefault="00C945E1" w:rsidP="00C945E1">
      <w:pPr>
        <w:jc w:val="both"/>
        <w:rPr>
          <w:b/>
          <w:bCs/>
          <w:lang w:eastAsia="zh-CN"/>
        </w:rPr>
      </w:pPr>
      <w:r w:rsidRPr="00896A59">
        <w:rPr>
          <w:b/>
          <w:bCs/>
          <w:lang w:eastAsia="zh-CN"/>
        </w:rPr>
        <w:t>Observation 1:</w:t>
      </w:r>
      <w:r w:rsidRPr="00896A59">
        <w:rPr>
          <w:b/>
          <w:bCs/>
        </w:rPr>
        <w:t xml:space="preserve"> For the number of serving carriers for FR1-FR2 NR-DC</w:t>
      </w:r>
      <w:r>
        <w:rPr>
          <w:b/>
          <w:bCs/>
        </w:rPr>
        <w:t xml:space="preserve">, </w:t>
      </w:r>
      <w:r>
        <w:rPr>
          <w:b/>
          <w:bCs/>
          <w:lang w:eastAsia="zh-CN"/>
        </w:rPr>
        <w:t>t</w:t>
      </w:r>
      <w:r w:rsidRPr="00896A59">
        <w:rPr>
          <w:b/>
          <w:bCs/>
          <w:lang w:eastAsia="zh-CN"/>
        </w:rPr>
        <w:t>he existing two carriers for PCell in FR1 is based on the assumption of inter-band NR-DC configuration of Rel-15</w:t>
      </w:r>
      <w:r>
        <w:rPr>
          <w:b/>
          <w:bCs/>
          <w:lang w:eastAsia="zh-CN"/>
        </w:rPr>
        <w:t>.</w:t>
      </w:r>
    </w:p>
    <w:p w14:paraId="604352F1" w14:textId="77777777" w:rsidR="00C945E1" w:rsidRDefault="00C945E1" w:rsidP="00C945E1">
      <w:pPr>
        <w:jc w:val="both"/>
        <w:rPr>
          <w:b/>
          <w:bCs/>
          <w:lang w:eastAsia="zh-CN"/>
        </w:rPr>
      </w:pPr>
      <w:r w:rsidRPr="00DC0226">
        <w:rPr>
          <w:rFonts w:hint="eastAsia"/>
          <w:b/>
          <w:bCs/>
          <w:lang w:eastAsia="zh-CN"/>
        </w:rPr>
        <w:t>P</w:t>
      </w:r>
      <w:r w:rsidRPr="00DC0226">
        <w:rPr>
          <w:b/>
          <w:bCs/>
          <w:lang w:eastAsia="zh-CN"/>
        </w:rPr>
        <w:t>roposal 1:</w:t>
      </w:r>
      <w:r w:rsidRPr="00DC0226">
        <w:rPr>
          <w:b/>
          <w:bCs/>
        </w:rPr>
        <w:t xml:space="preserve"> </w:t>
      </w:r>
      <w:r>
        <w:rPr>
          <w:b/>
          <w:bCs/>
        </w:rPr>
        <w:t xml:space="preserve">For the number of serving carriers for FR1-FR1 NR-DC, </w:t>
      </w:r>
      <w:r w:rsidRPr="00DC0226">
        <w:rPr>
          <w:b/>
          <w:bCs/>
          <w:lang w:eastAsia="zh-CN"/>
        </w:rPr>
        <w:t xml:space="preserve">up to </w:t>
      </w:r>
      <w:r>
        <w:rPr>
          <w:b/>
          <w:bCs/>
          <w:lang w:eastAsia="zh-CN"/>
        </w:rPr>
        <w:t>4</w:t>
      </w:r>
      <w:r w:rsidRPr="00DC0226">
        <w:rPr>
          <w:b/>
          <w:bCs/>
          <w:lang w:eastAsia="zh-CN"/>
        </w:rPr>
        <w:t xml:space="preserve"> NR DL CCs in total in FR1</w:t>
      </w:r>
      <w:r>
        <w:rPr>
          <w:b/>
          <w:bCs/>
          <w:lang w:eastAsia="zh-CN"/>
        </w:rPr>
        <w:t xml:space="preserve"> of PCell</w:t>
      </w:r>
      <w:r w:rsidRPr="00DC0226">
        <w:rPr>
          <w:b/>
          <w:bCs/>
          <w:lang w:eastAsia="zh-CN"/>
        </w:rPr>
        <w:t xml:space="preserve">, up to </w:t>
      </w:r>
      <w:r>
        <w:rPr>
          <w:b/>
          <w:bCs/>
          <w:lang w:eastAsia="zh-CN"/>
        </w:rPr>
        <w:t>4</w:t>
      </w:r>
      <w:r w:rsidRPr="00DC0226">
        <w:rPr>
          <w:b/>
          <w:bCs/>
          <w:lang w:eastAsia="zh-CN"/>
        </w:rPr>
        <w:t xml:space="preserve"> NR DL CCs in total in FR</w:t>
      </w:r>
      <w:r>
        <w:rPr>
          <w:b/>
          <w:bCs/>
          <w:lang w:eastAsia="zh-CN"/>
        </w:rPr>
        <w:t>1 of PSCell</w:t>
      </w:r>
      <w:r w:rsidRPr="00DC0226">
        <w:rPr>
          <w:b/>
          <w:bCs/>
          <w:lang w:eastAsia="zh-CN"/>
        </w:rPr>
        <w:t>, with 1 UL in PCell, 1 UL in PSCell, and up to 1 UL in each SCell.</w:t>
      </w:r>
    </w:p>
    <w:p w14:paraId="6678DD8E" w14:textId="77777777" w:rsidR="00C945E1" w:rsidRDefault="00C945E1" w:rsidP="00C945E1">
      <w:pPr>
        <w:jc w:val="both"/>
        <w:rPr>
          <w:b/>
          <w:bCs/>
          <w:lang w:eastAsia="zh-CN"/>
        </w:rPr>
      </w:pPr>
      <w:r w:rsidRPr="00DC0226">
        <w:rPr>
          <w:rFonts w:hint="eastAsia"/>
          <w:b/>
          <w:bCs/>
          <w:lang w:eastAsia="zh-CN"/>
        </w:rPr>
        <w:t>P</w:t>
      </w:r>
      <w:r w:rsidRPr="00DC0226">
        <w:rPr>
          <w:b/>
          <w:bCs/>
          <w:lang w:eastAsia="zh-CN"/>
        </w:rPr>
        <w:t xml:space="preserve">roposal </w:t>
      </w:r>
      <w:r>
        <w:rPr>
          <w:b/>
          <w:bCs/>
          <w:lang w:eastAsia="zh-CN"/>
        </w:rPr>
        <w:t>2</w:t>
      </w:r>
      <w:r w:rsidRPr="00DC0226">
        <w:rPr>
          <w:b/>
          <w:bCs/>
          <w:lang w:eastAsia="zh-CN"/>
        </w:rPr>
        <w:t>:</w:t>
      </w:r>
      <w:r w:rsidRPr="00DC0226">
        <w:rPr>
          <w:b/>
          <w:bCs/>
        </w:rPr>
        <w:t xml:space="preserve"> </w:t>
      </w:r>
      <w:r>
        <w:rPr>
          <w:b/>
          <w:bCs/>
        </w:rPr>
        <w:t xml:space="preserve">For the number of serving carriers for FR1-FR2 NR-DC, </w:t>
      </w:r>
      <w:r w:rsidRPr="00DC0226">
        <w:rPr>
          <w:b/>
          <w:bCs/>
          <w:lang w:eastAsia="zh-CN"/>
        </w:rPr>
        <w:t xml:space="preserve">up to </w:t>
      </w:r>
      <w:r>
        <w:rPr>
          <w:b/>
          <w:bCs/>
          <w:lang w:eastAsia="zh-CN"/>
        </w:rPr>
        <w:t>4</w:t>
      </w:r>
      <w:r w:rsidRPr="00DC0226">
        <w:rPr>
          <w:b/>
          <w:bCs/>
          <w:lang w:eastAsia="zh-CN"/>
        </w:rPr>
        <w:t xml:space="preserve"> NR DL CCs in total in FR1</w:t>
      </w:r>
      <w:r>
        <w:rPr>
          <w:b/>
          <w:bCs/>
          <w:lang w:eastAsia="zh-CN"/>
        </w:rPr>
        <w:t xml:space="preserve"> of PCell</w:t>
      </w:r>
      <w:r w:rsidRPr="00DC0226">
        <w:rPr>
          <w:b/>
          <w:bCs/>
          <w:lang w:eastAsia="zh-CN"/>
        </w:rPr>
        <w:t xml:space="preserve">, up to </w:t>
      </w:r>
      <w:r>
        <w:rPr>
          <w:b/>
          <w:bCs/>
          <w:lang w:eastAsia="zh-CN"/>
        </w:rPr>
        <w:t>8</w:t>
      </w:r>
      <w:r w:rsidRPr="00DC0226">
        <w:rPr>
          <w:b/>
          <w:bCs/>
          <w:lang w:eastAsia="zh-CN"/>
        </w:rPr>
        <w:t xml:space="preserve"> NR DL CCs in total in FR</w:t>
      </w:r>
      <w:r>
        <w:rPr>
          <w:b/>
          <w:bCs/>
          <w:lang w:eastAsia="zh-CN"/>
        </w:rPr>
        <w:t>2 of PSCell</w:t>
      </w:r>
      <w:r w:rsidRPr="00DC0226">
        <w:rPr>
          <w:b/>
          <w:bCs/>
          <w:lang w:eastAsia="zh-CN"/>
        </w:rPr>
        <w:t>, with 1 UL in PCell, 1 UL in PSCell, and up to 1 UL in each SCell.</w:t>
      </w:r>
    </w:p>
    <w:p w14:paraId="477FA487" w14:textId="77777777" w:rsidR="00C945E1" w:rsidRPr="00685854" w:rsidRDefault="00C945E1" w:rsidP="00C945E1">
      <w:pPr>
        <w:jc w:val="both"/>
        <w:rPr>
          <w:b/>
          <w:bCs/>
          <w:lang w:eastAsia="zh-CN"/>
        </w:rPr>
      </w:pPr>
      <w:r w:rsidRPr="00685854">
        <w:rPr>
          <w:rFonts w:hint="eastAsia"/>
          <w:b/>
          <w:bCs/>
          <w:lang w:eastAsia="zh-CN"/>
        </w:rPr>
        <w:t>P</w:t>
      </w:r>
      <w:r w:rsidRPr="00685854">
        <w:rPr>
          <w:b/>
          <w:bCs/>
          <w:lang w:eastAsia="zh-CN"/>
        </w:rPr>
        <w:t>roposal 3: For PSCell addition/release delay requirement of FR1-FR1 NR-DC, T</w:t>
      </w:r>
      <w:r w:rsidRPr="00685854">
        <w:rPr>
          <w:b/>
          <w:bCs/>
          <w:vertAlign w:val="subscript"/>
          <w:lang w:eastAsia="zh-CN"/>
        </w:rPr>
        <w:t>processing</w:t>
      </w:r>
      <w:r w:rsidRPr="00685854">
        <w:rPr>
          <w:b/>
          <w:bCs/>
          <w:lang w:eastAsia="zh-CN"/>
        </w:rPr>
        <w:t xml:space="preserve"> need to be defined as 20ms</w:t>
      </w:r>
      <w:r>
        <w:rPr>
          <w:b/>
          <w:bCs/>
          <w:lang w:eastAsia="zh-CN"/>
        </w:rPr>
        <w:t xml:space="preserve"> and </w:t>
      </w:r>
      <w:r w:rsidRPr="00685854">
        <w:rPr>
          <w:b/>
          <w:bCs/>
          <w:lang w:eastAsia="zh-CN"/>
        </w:rPr>
        <w:t>T</w:t>
      </w:r>
      <w:r w:rsidRPr="00685854">
        <w:rPr>
          <w:b/>
          <w:bCs/>
          <w:vertAlign w:val="subscript"/>
          <w:lang w:eastAsia="zh-CN"/>
        </w:rPr>
        <w:t>search</w:t>
      </w:r>
      <w:r w:rsidRPr="00685854">
        <w:rPr>
          <w:b/>
          <w:bCs/>
          <w:lang w:eastAsia="zh-CN"/>
        </w:rPr>
        <w:t xml:space="preserve"> need to be defined as 3 samples.</w:t>
      </w:r>
    </w:p>
    <w:p w14:paraId="1BC428C6" w14:textId="77777777" w:rsidR="00C945E1" w:rsidRPr="00685854" w:rsidRDefault="00C945E1" w:rsidP="00C945E1">
      <w:pPr>
        <w:jc w:val="both"/>
        <w:rPr>
          <w:b/>
          <w:bCs/>
          <w:lang w:eastAsia="zh-CN"/>
        </w:rPr>
      </w:pPr>
      <w:r w:rsidRPr="00685854">
        <w:rPr>
          <w:rFonts w:hint="eastAsia"/>
          <w:b/>
          <w:bCs/>
          <w:lang w:eastAsia="zh-CN"/>
        </w:rPr>
        <w:t>P</w:t>
      </w:r>
      <w:r w:rsidRPr="00685854">
        <w:rPr>
          <w:b/>
          <w:bCs/>
          <w:lang w:eastAsia="zh-CN"/>
        </w:rPr>
        <w:t>roposal 4:</w:t>
      </w:r>
      <w:r>
        <w:rPr>
          <w:b/>
          <w:bCs/>
          <w:lang w:eastAsia="zh-CN"/>
        </w:rPr>
        <w:t xml:space="preserve"> </w:t>
      </w:r>
      <w:r w:rsidRPr="00685854">
        <w:rPr>
          <w:b/>
          <w:bCs/>
          <w:lang w:eastAsia="zh-CN"/>
        </w:rPr>
        <w:t xml:space="preserve">For PSCell </w:t>
      </w:r>
      <w:r>
        <w:rPr>
          <w:b/>
          <w:bCs/>
          <w:lang w:eastAsia="zh-CN"/>
        </w:rPr>
        <w:t xml:space="preserve">change, conditional PSCell change and conditional PSCell addition/release </w:t>
      </w:r>
      <w:r w:rsidRPr="00685854">
        <w:rPr>
          <w:b/>
          <w:bCs/>
          <w:lang w:eastAsia="zh-CN"/>
        </w:rPr>
        <w:t>requirement of FR1-FR1 NR-DC,</w:t>
      </w:r>
      <w:r>
        <w:rPr>
          <w:b/>
          <w:bCs/>
          <w:lang w:eastAsia="zh-CN"/>
        </w:rPr>
        <w:t xml:space="preserve"> the existing requirements can be reused.</w:t>
      </w:r>
    </w:p>
    <w:p w14:paraId="289F4A6D" w14:textId="77777777" w:rsidR="00C9701E" w:rsidRPr="00C9701E" w:rsidRDefault="00C9701E" w:rsidP="00C9701E">
      <w:pPr>
        <w:jc w:val="both"/>
        <w:rPr>
          <w:b/>
          <w:bCs/>
          <w:lang w:eastAsia="zh-CN"/>
        </w:rPr>
      </w:pPr>
      <w:r w:rsidRPr="00C9701E">
        <w:rPr>
          <w:rFonts w:hint="eastAsia"/>
          <w:b/>
          <w:bCs/>
          <w:lang w:eastAsia="zh-CN"/>
        </w:rPr>
        <w:t>P</w:t>
      </w:r>
      <w:r w:rsidRPr="00C9701E">
        <w:rPr>
          <w:b/>
          <w:bCs/>
          <w:lang w:eastAsia="zh-CN"/>
        </w:rPr>
        <w:t>roposal 5:</w:t>
      </w:r>
      <w:r w:rsidRPr="00C9701E">
        <w:rPr>
          <w:b/>
          <w:bCs/>
        </w:rPr>
        <w:t xml:space="preserve"> When defining the interruption requirements, for </w:t>
      </w:r>
      <w:r w:rsidRPr="00C9701E">
        <w:rPr>
          <w:b/>
          <w:bCs/>
          <w:lang w:eastAsia="zh-CN"/>
        </w:rPr>
        <w:t>the number of SCells for FR1-FR1 NR-DC, up to 3 SCell(s) in FR1 of PCell and up to 3 SCell(s) in FR1 of PSCell are configured, deconfigured, activated or deactivated.</w:t>
      </w:r>
    </w:p>
    <w:p w14:paraId="4AA7AB76" w14:textId="77777777" w:rsidR="00C945E1" w:rsidRPr="00331BC4" w:rsidRDefault="00C945E1" w:rsidP="00C945E1">
      <w:pPr>
        <w:jc w:val="both"/>
        <w:rPr>
          <w:b/>
          <w:bCs/>
          <w:lang w:eastAsia="zh-CN"/>
        </w:rPr>
      </w:pPr>
      <w:r w:rsidRPr="00331BC4">
        <w:rPr>
          <w:rFonts w:hint="eastAsia"/>
          <w:b/>
          <w:bCs/>
          <w:lang w:eastAsia="zh-CN"/>
        </w:rPr>
        <w:t>P</w:t>
      </w:r>
      <w:r w:rsidRPr="00331BC4">
        <w:rPr>
          <w:b/>
          <w:bCs/>
          <w:lang w:eastAsia="zh-CN"/>
        </w:rPr>
        <w:t>roposal 6:</w:t>
      </w:r>
      <w:r>
        <w:rPr>
          <w:b/>
          <w:bCs/>
          <w:lang w:eastAsia="zh-CN"/>
        </w:rPr>
        <w:t xml:space="preserve"> For the CSSF outside gaps of FR1-FR1 NR-DC, the requirements can be defined as follows:</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C945E1" w:rsidRPr="009C5807" w14:paraId="43D85B87" w14:textId="77777777" w:rsidTr="00DD6B7C">
        <w:trPr>
          <w:trHeight w:val="340"/>
          <w:jc w:val="center"/>
        </w:trPr>
        <w:tc>
          <w:tcPr>
            <w:tcW w:w="1702" w:type="dxa"/>
            <w:shd w:val="clear" w:color="auto" w:fill="auto"/>
          </w:tcPr>
          <w:p w14:paraId="1D69A9A8" w14:textId="77777777" w:rsidR="00C945E1" w:rsidRPr="009C5807" w:rsidRDefault="00C945E1" w:rsidP="00DD6B7C">
            <w:pPr>
              <w:pStyle w:val="TAH"/>
              <w:rPr>
                <w:lang w:eastAsia="zh-CN"/>
              </w:rPr>
            </w:pPr>
            <w:r w:rsidRPr="009C5807">
              <w:t>Scenario</w:t>
            </w:r>
          </w:p>
        </w:tc>
        <w:tc>
          <w:tcPr>
            <w:tcW w:w="1417" w:type="dxa"/>
            <w:shd w:val="clear" w:color="auto" w:fill="auto"/>
          </w:tcPr>
          <w:p w14:paraId="799E590F" w14:textId="77777777" w:rsidR="00C945E1" w:rsidRPr="009C5807" w:rsidRDefault="00C945E1"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PCC</w:t>
            </w:r>
          </w:p>
        </w:tc>
        <w:tc>
          <w:tcPr>
            <w:tcW w:w="1506" w:type="dxa"/>
            <w:shd w:val="clear" w:color="auto" w:fill="auto"/>
          </w:tcPr>
          <w:p w14:paraId="4ACB9C25" w14:textId="77777777" w:rsidR="00C945E1" w:rsidRPr="009C5807" w:rsidRDefault="00C945E1"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FR1 SCC</w:t>
            </w:r>
          </w:p>
        </w:tc>
        <w:tc>
          <w:tcPr>
            <w:tcW w:w="1559" w:type="dxa"/>
            <w:shd w:val="clear" w:color="auto" w:fill="auto"/>
          </w:tcPr>
          <w:p w14:paraId="00320F7D" w14:textId="77777777" w:rsidR="00C945E1" w:rsidRPr="009C5807" w:rsidRDefault="00C945E1" w:rsidP="00DD6B7C">
            <w:pPr>
              <w:pStyle w:val="TAH"/>
              <w:rPr>
                <w:i/>
              </w:rPr>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PSCC</w:t>
            </w:r>
          </w:p>
        </w:tc>
        <w:tc>
          <w:tcPr>
            <w:tcW w:w="1646" w:type="dxa"/>
            <w:shd w:val="clear" w:color="auto" w:fill="auto"/>
          </w:tcPr>
          <w:p w14:paraId="1B88CBEF" w14:textId="77777777" w:rsidR="00C945E1" w:rsidRPr="009C5807" w:rsidRDefault="00C945E1" w:rsidP="00DD6B7C">
            <w:pPr>
              <w:pStyle w:val="TAH"/>
            </w:pPr>
            <w:r w:rsidRPr="009C5807">
              <w:rPr>
                <w:i/>
              </w:rPr>
              <w:t>CSSF</w:t>
            </w:r>
            <w:r w:rsidRPr="009C5807">
              <w:rPr>
                <w:vertAlign w:val="subscript"/>
              </w:rPr>
              <w:t>outside_</w:t>
            </w:r>
            <w:proofErr w:type="gramStart"/>
            <w:r w:rsidRPr="009C5807">
              <w:rPr>
                <w:vertAlign w:val="subscript"/>
              </w:rPr>
              <w:t>gap,i</w:t>
            </w:r>
            <w:proofErr w:type="gramEnd"/>
            <w:r w:rsidRPr="009C5807">
              <w:t xml:space="preserve"> for FR2 SCC where neighbour cell measurement is not required</w:t>
            </w:r>
          </w:p>
        </w:tc>
        <w:tc>
          <w:tcPr>
            <w:tcW w:w="1646" w:type="dxa"/>
          </w:tcPr>
          <w:p w14:paraId="6A045907" w14:textId="77777777" w:rsidR="00C945E1" w:rsidRPr="009C5807" w:rsidRDefault="00C945E1" w:rsidP="00DD6B7C">
            <w:pPr>
              <w:pStyle w:val="TAH"/>
              <w:rPr>
                <w:i/>
              </w:rPr>
            </w:pPr>
            <w:r w:rsidRPr="00BC793C">
              <w:rPr>
                <w:i/>
              </w:rPr>
              <w:t>CSSF</w:t>
            </w:r>
            <w:r w:rsidRPr="009C5807">
              <w:rPr>
                <w:vertAlign w:val="subscript"/>
              </w:rPr>
              <w:t>outside_</w:t>
            </w:r>
            <w:proofErr w:type="gramStart"/>
            <w:r w:rsidRPr="009C5807">
              <w:rPr>
                <w:vertAlign w:val="subscript"/>
              </w:rPr>
              <w:t>gap,i</w:t>
            </w:r>
            <w:proofErr w:type="gramEnd"/>
            <w:r w:rsidRPr="009C5807">
              <w:t xml:space="preserve"> for inter-frequency MO with no measurement gap</w:t>
            </w:r>
          </w:p>
        </w:tc>
      </w:tr>
      <w:tr w:rsidR="00C945E1" w:rsidRPr="00C14182" w14:paraId="5147F253" w14:textId="77777777" w:rsidTr="00DD6B7C">
        <w:trPr>
          <w:trHeight w:val="340"/>
          <w:jc w:val="center"/>
        </w:trPr>
        <w:tc>
          <w:tcPr>
            <w:tcW w:w="1702" w:type="dxa"/>
            <w:shd w:val="clear" w:color="auto" w:fill="auto"/>
          </w:tcPr>
          <w:p w14:paraId="5E3C18CB" w14:textId="77777777" w:rsidR="00C945E1" w:rsidRPr="009C5807" w:rsidRDefault="00C945E1" w:rsidP="00DD6B7C">
            <w:pPr>
              <w:pStyle w:val="TAL"/>
              <w:rPr>
                <w:b/>
              </w:rPr>
            </w:pPr>
            <w:r w:rsidRPr="009C5807">
              <w:rPr>
                <w:b/>
              </w:rPr>
              <w:t>FR1 + FR</w:t>
            </w:r>
            <w:r>
              <w:rPr>
                <w:b/>
              </w:rPr>
              <w:t>1</w:t>
            </w:r>
            <w:r w:rsidRPr="009C5807">
              <w:rPr>
                <w:b/>
              </w:rPr>
              <w:t xml:space="preserve"> NR-DC (FR1 PCell and FR</w:t>
            </w:r>
            <w:r>
              <w:rPr>
                <w:b/>
              </w:rPr>
              <w:t>1</w:t>
            </w:r>
            <w:r w:rsidRPr="009C5807">
              <w:rPr>
                <w:b/>
              </w:rPr>
              <w:t xml:space="preserve"> PS</w:t>
            </w:r>
            <w:r>
              <w:rPr>
                <w:b/>
              </w:rPr>
              <w:t>C</w:t>
            </w:r>
            <w:r w:rsidRPr="009C5807">
              <w:rPr>
                <w:b/>
              </w:rPr>
              <w:t>ell)</w:t>
            </w:r>
          </w:p>
        </w:tc>
        <w:tc>
          <w:tcPr>
            <w:tcW w:w="1417" w:type="dxa"/>
            <w:shd w:val="clear" w:color="auto" w:fill="auto"/>
          </w:tcPr>
          <w:p w14:paraId="428FF9EA" w14:textId="77777777" w:rsidR="00C945E1" w:rsidRPr="009C5807" w:rsidRDefault="00C945E1" w:rsidP="00DD6B7C">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28735B81" w14:textId="77777777" w:rsidR="00C945E1" w:rsidRPr="007C55F6" w:rsidRDefault="00C945E1" w:rsidP="00DD6B7C">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6C8A2101" w14:textId="77777777" w:rsidR="00C945E1" w:rsidRPr="009C5807" w:rsidRDefault="00C945E1" w:rsidP="00DD6B7C">
            <w:pPr>
              <w:pStyle w:val="TAC"/>
            </w:pPr>
            <w:r w:rsidRPr="00C11FC6">
              <w:t>2</w:t>
            </w:r>
            <w:proofErr w:type="gramStart"/>
            <w:r>
              <w:t>x(</w:t>
            </w:r>
            <w:proofErr w:type="gramEnd"/>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w:t>
            </w:r>
            <w:r w:rsidRPr="00C11FC6">
              <w:t xml:space="preserve"> </w:t>
            </w:r>
          </w:p>
        </w:tc>
        <w:tc>
          <w:tcPr>
            <w:tcW w:w="1646" w:type="dxa"/>
            <w:shd w:val="clear" w:color="auto" w:fill="auto"/>
          </w:tcPr>
          <w:p w14:paraId="0A210599" w14:textId="77777777" w:rsidR="00C945E1" w:rsidRPr="007C55F6" w:rsidRDefault="00C945E1" w:rsidP="00DD6B7C">
            <w:pPr>
              <w:pStyle w:val="TAC"/>
              <w:rPr>
                <w:lang w:val="fr-FR"/>
              </w:rPr>
            </w:pPr>
            <w:r>
              <w:rPr>
                <w:lang w:val="fr-FR"/>
              </w:rPr>
              <w:t>N/A</w:t>
            </w:r>
          </w:p>
        </w:tc>
        <w:tc>
          <w:tcPr>
            <w:tcW w:w="1646" w:type="dxa"/>
          </w:tcPr>
          <w:p w14:paraId="2FE07727" w14:textId="77777777" w:rsidR="00C945E1" w:rsidRPr="007C55F6" w:rsidRDefault="00C945E1" w:rsidP="00DD6B7C">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bl>
    <w:p w14:paraId="61D6AC53" w14:textId="1CB8665E" w:rsidR="00C945E1" w:rsidRDefault="00C945E1" w:rsidP="00530996"/>
    <w:p w14:paraId="37E005E4" w14:textId="77777777" w:rsidR="00C945E1" w:rsidRPr="00C655D4" w:rsidRDefault="00C945E1" w:rsidP="00C945E1">
      <w:pPr>
        <w:jc w:val="both"/>
        <w:rPr>
          <w:b/>
          <w:bCs/>
          <w:lang w:eastAsia="zh-CN"/>
        </w:rPr>
      </w:pPr>
      <w:r w:rsidRPr="00685854">
        <w:rPr>
          <w:rFonts w:hint="eastAsia"/>
          <w:b/>
          <w:bCs/>
          <w:lang w:eastAsia="zh-CN"/>
        </w:rPr>
        <w:t>P</w:t>
      </w:r>
      <w:r w:rsidRPr="00685854">
        <w:rPr>
          <w:b/>
          <w:bCs/>
          <w:lang w:eastAsia="zh-CN"/>
        </w:rPr>
        <w:t xml:space="preserve">roposal </w:t>
      </w:r>
      <w:r>
        <w:rPr>
          <w:b/>
          <w:bCs/>
          <w:lang w:eastAsia="zh-CN"/>
        </w:rPr>
        <w:t>7</w:t>
      </w:r>
      <w:r w:rsidRPr="00685854">
        <w:rPr>
          <w:b/>
          <w:bCs/>
          <w:lang w:eastAsia="zh-CN"/>
        </w:rPr>
        <w:t>:</w:t>
      </w:r>
      <w:r>
        <w:rPr>
          <w:b/>
          <w:bCs/>
          <w:lang w:eastAsia="zh-CN"/>
        </w:rPr>
        <w:t xml:space="preserve"> </w:t>
      </w:r>
      <w:r w:rsidRPr="00685854">
        <w:rPr>
          <w:b/>
          <w:bCs/>
          <w:lang w:eastAsia="zh-CN"/>
        </w:rPr>
        <w:t xml:space="preserve">For </w:t>
      </w:r>
      <w:r>
        <w:rPr>
          <w:b/>
          <w:bCs/>
          <w:lang w:eastAsia="zh-CN"/>
        </w:rPr>
        <w:t xml:space="preserve">MRTD/MTTD </w:t>
      </w:r>
      <w:r w:rsidRPr="00685854">
        <w:rPr>
          <w:b/>
          <w:bCs/>
          <w:lang w:eastAsia="zh-CN"/>
        </w:rPr>
        <w:t>requirement</w:t>
      </w:r>
      <w:r>
        <w:rPr>
          <w:b/>
          <w:bCs/>
          <w:lang w:eastAsia="zh-CN"/>
        </w:rPr>
        <w:t>s</w:t>
      </w:r>
      <w:r w:rsidRPr="00685854">
        <w:rPr>
          <w:b/>
          <w:bCs/>
          <w:lang w:eastAsia="zh-CN"/>
        </w:rPr>
        <w:t xml:space="preserve"> of FR1-FR1 NR-DC,</w:t>
      </w:r>
      <w:r>
        <w:rPr>
          <w:b/>
          <w:bCs/>
          <w:lang w:eastAsia="zh-CN"/>
        </w:rPr>
        <w:t xml:space="preserve"> the existing requirements can be reused.</w:t>
      </w:r>
    </w:p>
    <w:p w14:paraId="65A7E89F" w14:textId="5C85F8B0" w:rsidR="00C945E1" w:rsidRPr="00246B4E" w:rsidRDefault="00C945E1" w:rsidP="00C945E1">
      <w:pPr>
        <w:jc w:val="both"/>
        <w:rPr>
          <w:b/>
          <w:bCs/>
          <w:lang w:eastAsia="zh-CN"/>
        </w:rPr>
      </w:pPr>
      <w:r w:rsidRPr="00246B4E">
        <w:rPr>
          <w:rFonts w:ascii="Times" w:hAnsi="Times" w:hint="eastAsia"/>
          <w:b/>
          <w:bCs/>
          <w:position w:val="-2"/>
          <w:lang w:val="en-US" w:eastAsia="zh-CN"/>
        </w:rPr>
        <w:t>P</w:t>
      </w:r>
      <w:r w:rsidRPr="00246B4E">
        <w:rPr>
          <w:rFonts w:ascii="Times" w:hAnsi="Times"/>
          <w:b/>
          <w:bCs/>
          <w:position w:val="-2"/>
          <w:lang w:val="en-US" w:eastAsia="zh-CN"/>
        </w:rPr>
        <w:t xml:space="preserve">roposal </w:t>
      </w:r>
      <w:r w:rsidR="00FA27A0">
        <w:rPr>
          <w:rFonts w:ascii="Times" w:hAnsi="Times"/>
          <w:b/>
          <w:bCs/>
          <w:position w:val="-2"/>
          <w:lang w:val="en-US" w:eastAsia="zh-CN"/>
        </w:rPr>
        <w:t>8</w:t>
      </w:r>
      <w:r w:rsidRPr="00246B4E">
        <w:rPr>
          <w:rFonts w:ascii="Times" w:hAnsi="Times"/>
          <w:b/>
          <w:bCs/>
          <w:position w:val="-2"/>
          <w:lang w:val="en-US" w:eastAsia="zh-CN"/>
        </w:rPr>
        <w:t>:</w:t>
      </w:r>
      <w:r>
        <w:rPr>
          <w:rFonts w:ascii="Times" w:hAnsi="Times"/>
          <w:b/>
          <w:bCs/>
          <w:position w:val="-2"/>
          <w:lang w:val="en-US" w:eastAsia="zh-CN"/>
        </w:rPr>
        <w:t xml:space="preserve"> </w:t>
      </w:r>
      <w:r w:rsidRPr="00246B4E">
        <w:rPr>
          <w:rFonts w:ascii="Times" w:hAnsi="Times"/>
          <w:b/>
          <w:bCs/>
          <w:position w:val="-2"/>
          <w:lang w:val="en-US" w:eastAsia="zh-CN"/>
        </w:rPr>
        <w:t xml:space="preserve">For PCell </w:t>
      </w:r>
      <w:r>
        <w:rPr>
          <w:rFonts w:ascii="Times" w:hAnsi="Times"/>
          <w:b/>
          <w:bCs/>
          <w:position w:val="-2"/>
          <w:lang w:val="en-US" w:eastAsia="zh-CN"/>
        </w:rPr>
        <w:t>change delay of FR1-FR1 NR-DC</w:t>
      </w:r>
      <w:r w:rsidRPr="00246B4E">
        <w:rPr>
          <w:rFonts w:ascii="Times" w:hAnsi="Times"/>
          <w:b/>
          <w:bCs/>
          <w:position w:val="-2"/>
          <w:lang w:val="en-US" w:eastAsia="zh-CN"/>
        </w:rPr>
        <w:t>, T</w:t>
      </w:r>
      <w:r w:rsidRPr="00246B4E">
        <w:rPr>
          <w:rFonts w:ascii="Times" w:hAnsi="Times"/>
          <w:b/>
          <w:bCs/>
          <w:position w:val="-2"/>
          <w:vertAlign w:val="subscript"/>
          <w:lang w:val="en-US" w:eastAsia="zh-CN"/>
        </w:rPr>
        <w:t xml:space="preserve">processing </w:t>
      </w:r>
      <w:r w:rsidRPr="00246B4E">
        <w:rPr>
          <w:rFonts w:ascii="Times" w:hAnsi="Times"/>
          <w:b/>
          <w:bCs/>
          <w:position w:val="-2"/>
          <w:lang w:val="en-US" w:eastAsia="zh-CN"/>
        </w:rPr>
        <w:t xml:space="preserve">is 25ms </w:t>
      </w:r>
      <w:r>
        <w:rPr>
          <w:rFonts w:ascii="Times" w:hAnsi="Times"/>
          <w:b/>
          <w:bCs/>
          <w:position w:val="-2"/>
          <w:lang w:val="en-US" w:eastAsia="zh-CN"/>
        </w:rPr>
        <w:t xml:space="preserve">and </w:t>
      </w:r>
      <w:r w:rsidRPr="00246B4E">
        <w:rPr>
          <w:rFonts w:ascii="Times" w:hAnsi="Times"/>
          <w:b/>
          <w:bCs/>
          <w:position w:val="-2"/>
          <w:lang w:val="en-US" w:eastAsia="zh-CN"/>
        </w:rPr>
        <w:t xml:space="preserve">30ms when the PCell and PSCell are parallel processing </w:t>
      </w:r>
      <w:r>
        <w:rPr>
          <w:rFonts w:ascii="Times" w:hAnsi="Times"/>
          <w:b/>
          <w:bCs/>
          <w:position w:val="-2"/>
          <w:lang w:val="en-US" w:eastAsia="zh-CN"/>
        </w:rPr>
        <w:t xml:space="preserve">and </w:t>
      </w:r>
      <w:r w:rsidRPr="00246B4E">
        <w:rPr>
          <w:rFonts w:ascii="Times" w:hAnsi="Times"/>
          <w:b/>
          <w:bCs/>
          <w:position w:val="-2"/>
          <w:lang w:val="en-US" w:eastAsia="zh-CN"/>
        </w:rPr>
        <w:t>sequential processing respectively</w:t>
      </w:r>
      <w:r>
        <w:rPr>
          <w:rFonts w:ascii="Times" w:hAnsi="Times"/>
          <w:b/>
          <w:bCs/>
          <w:position w:val="-2"/>
          <w:lang w:val="en-US" w:eastAsia="zh-CN"/>
        </w:rPr>
        <w:t xml:space="preserve"> </w:t>
      </w:r>
      <w:r w:rsidRPr="00C2702D">
        <w:rPr>
          <w:rFonts w:ascii="Times" w:hAnsi="Times"/>
          <w:b/>
          <w:bCs/>
          <w:position w:val="-2"/>
          <w:lang w:val="en-US" w:eastAsia="zh-CN"/>
        </w:rPr>
        <w:t>when the scenario is from FR1+FR1 to FR1+FR1 or from FR1+FR2 to FR1+FR2</w:t>
      </w:r>
      <w:r>
        <w:rPr>
          <w:rFonts w:ascii="Times" w:hAnsi="Times"/>
          <w:b/>
          <w:bCs/>
          <w:position w:val="-2"/>
          <w:lang w:val="en-US" w:eastAsia="zh-CN"/>
        </w:rPr>
        <w:t xml:space="preserve">. </w:t>
      </w:r>
      <w:r w:rsidRPr="00246B4E">
        <w:rPr>
          <w:rFonts w:ascii="Times" w:hAnsi="Times"/>
          <w:b/>
          <w:bCs/>
          <w:position w:val="-2"/>
          <w:lang w:val="en-US" w:eastAsia="zh-CN"/>
        </w:rPr>
        <w:t>T</w:t>
      </w:r>
      <w:r w:rsidRPr="00246B4E">
        <w:rPr>
          <w:rFonts w:ascii="Times" w:hAnsi="Times"/>
          <w:b/>
          <w:bCs/>
          <w:position w:val="-2"/>
          <w:vertAlign w:val="subscript"/>
          <w:lang w:val="en-US" w:eastAsia="zh-CN"/>
        </w:rPr>
        <w:t xml:space="preserve">processing </w:t>
      </w:r>
      <w:r w:rsidRPr="00246B4E">
        <w:rPr>
          <w:rFonts w:ascii="Times" w:hAnsi="Times"/>
          <w:b/>
          <w:bCs/>
          <w:position w:val="-2"/>
          <w:lang w:val="en-US" w:eastAsia="zh-CN"/>
        </w:rPr>
        <w:t xml:space="preserve">is </w:t>
      </w:r>
      <w:r>
        <w:rPr>
          <w:rFonts w:ascii="Times" w:hAnsi="Times"/>
          <w:b/>
          <w:bCs/>
          <w:position w:val="-2"/>
          <w:lang w:val="en-US" w:eastAsia="zh-CN"/>
        </w:rPr>
        <w:t>4</w:t>
      </w:r>
      <w:r w:rsidRPr="00246B4E">
        <w:rPr>
          <w:rFonts w:ascii="Times" w:hAnsi="Times"/>
          <w:b/>
          <w:bCs/>
          <w:position w:val="-2"/>
          <w:lang w:val="en-US" w:eastAsia="zh-CN"/>
        </w:rPr>
        <w:t xml:space="preserve">5ms </w:t>
      </w:r>
      <w:r>
        <w:rPr>
          <w:rFonts w:ascii="Times" w:hAnsi="Times"/>
          <w:b/>
          <w:bCs/>
          <w:position w:val="-2"/>
          <w:lang w:val="en-US" w:eastAsia="zh-CN"/>
        </w:rPr>
        <w:t>and 5</w:t>
      </w:r>
      <w:r w:rsidRPr="00246B4E">
        <w:rPr>
          <w:rFonts w:ascii="Times" w:hAnsi="Times"/>
          <w:b/>
          <w:bCs/>
          <w:position w:val="-2"/>
          <w:lang w:val="en-US" w:eastAsia="zh-CN"/>
        </w:rPr>
        <w:t xml:space="preserve">0ms when the PCell and PSCell are parallel processing </w:t>
      </w:r>
      <w:r>
        <w:rPr>
          <w:rFonts w:ascii="Times" w:hAnsi="Times"/>
          <w:b/>
          <w:bCs/>
          <w:position w:val="-2"/>
          <w:lang w:val="en-US" w:eastAsia="zh-CN"/>
        </w:rPr>
        <w:t xml:space="preserve">and </w:t>
      </w:r>
      <w:r w:rsidRPr="00246B4E">
        <w:rPr>
          <w:rFonts w:ascii="Times" w:hAnsi="Times"/>
          <w:b/>
          <w:bCs/>
          <w:position w:val="-2"/>
          <w:lang w:val="en-US" w:eastAsia="zh-CN"/>
        </w:rPr>
        <w:t>sequential processing respectively</w:t>
      </w:r>
      <w:r>
        <w:rPr>
          <w:rFonts w:ascii="Times" w:hAnsi="Times"/>
          <w:b/>
          <w:bCs/>
          <w:position w:val="-2"/>
          <w:lang w:val="en-US" w:eastAsia="zh-CN"/>
        </w:rPr>
        <w:t xml:space="preserve"> w</w:t>
      </w:r>
      <w:r w:rsidRPr="00C2702D">
        <w:rPr>
          <w:rFonts w:ascii="Times" w:hAnsi="Times"/>
          <w:b/>
          <w:bCs/>
          <w:position w:val="-2"/>
          <w:lang w:val="en-US" w:eastAsia="zh-CN"/>
        </w:rPr>
        <w:t>hen the scenario is from FR1+FR2 to FR1+FR1 or from FR1+FR1 to FR1+FR2</w:t>
      </w:r>
      <w:r>
        <w:rPr>
          <w:rFonts w:ascii="Times" w:hAnsi="Times"/>
          <w:b/>
          <w:bCs/>
          <w:position w:val="-2"/>
          <w:lang w:val="en-US" w:eastAsia="zh-CN"/>
        </w:rPr>
        <w:t>.</w:t>
      </w:r>
    </w:p>
    <w:p w14:paraId="693BD826" w14:textId="61EB5CA9" w:rsidR="00C945E1" w:rsidRPr="004949B1" w:rsidRDefault="004949B1" w:rsidP="004949B1">
      <w:pPr>
        <w:jc w:val="both"/>
        <w:rPr>
          <w:b/>
          <w:bCs/>
          <w:lang w:eastAsia="zh-CN"/>
        </w:rPr>
      </w:pPr>
      <w:r w:rsidRPr="005D3DB5">
        <w:rPr>
          <w:rFonts w:hint="eastAsia"/>
          <w:b/>
          <w:bCs/>
          <w:lang w:eastAsia="zh-CN"/>
        </w:rPr>
        <w:t>P</w:t>
      </w:r>
      <w:r w:rsidRPr="005D3DB5">
        <w:rPr>
          <w:b/>
          <w:bCs/>
          <w:lang w:eastAsia="zh-CN"/>
        </w:rPr>
        <w:t xml:space="preserve">roposal </w:t>
      </w:r>
      <w:r w:rsidR="00FA27A0">
        <w:rPr>
          <w:b/>
          <w:bCs/>
          <w:lang w:eastAsia="zh-CN"/>
        </w:rPr>
        <w:t>9</w:t>
      </w:r>
      <w:r w:rsidRPr="005D3DB5">
        <w:rPr>
          <w:b/>
          <w:bCs/>
          <w:lang w:eastAsia="zh-CN"/>
        </w:rPr>
        <w:t>:</w:t>
      </w:r>
      <w:r>
        <w:rPr>
          <w:b/>
          <w:bCs/>
          <w:lang w:eastAsia="zh-CN"/>
        </w:rPr>
        <w:t xml:space="preserve"> </w:t>
      </w:r>
      <w:r w:rsidRPr="005D3DB5">
        <w:rPr>
          <w:b/>
          <w:bCs/>
          <w:lang w:eastAsia="zh-CN"/>
        </w:rPr>
        <w:t xml:space="preserve">For </w:t>
      </w:r>
      <w:r>
        <w:rPr>
          <w:b/>
          <w:bCs/>
          <w:lang w:eastAsia="zh-CN"/>
        </w:rPr>
        <w:t>SCG activation/deactivation</w:t>
      </w:r>
      <w:r w:rsidRPr="005D3DB5">
        <w:rPr>
          <w:b/>
          <w:bCs/>
          <w:lang w:eastAsia="zh-CN"/>
        </w:rPr>
        <w:t xml:space="preserve"> requirement of FR1-FR1 NR-DC, T</w:t>
      </w:r>
      <w:r w:rsidRPr="005D3DB5">
        <w:rPr>
          <w:b/>
          <w:bCs/>
          <w:vertAlign w:val="subscript"/>
          <w:lang w:eastAsia="zh-CN"/>
        </w:rPr>
        <w:t xml:space="preserve">search </w:t>
      </w:r>
      <w:r w:rsidRPr="005D3DB5">
        <w:rPr>
          <w:b/>
          <w:bCs/>
          <w:lang w:eastAsia="zh-CN"/>
        </w:rPr>
        <w:t>need to be defined as 3 samples.</w:t>
      </w:r>
    </w:p>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1FCD9EB1" w14:textId="6109F7B7" w:rsidR="005E5545" w:rsidRPr="00DF22E9" w:rsidRDefault="00C72D74" w:rsidP="00DF22E9">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w:t>
      </w:r>
      <w:r w:rsidR="000C1BF3">
        <w:rPr>
          <w:rFonts w:ascii="Times New Roman" w:hAnsi="Times New Roman"/>
          <w:sz w:val="20"/>
        </w:rPr>
        <w:t>P</w:t>
      </w:r>
      <w:r w:rsidRPr="004367EC">
        <w:rPr>
          <w:rFonts w:ascii="Times New Roman" w:hAnsi="Times New Roman"/>
          <w:sz w:val="20"/>
        </w:rPr>
        <w:t>-2</w:t>
      </w:r>
      <w:r w:rsidR="00102BE1">
        <w:rPr>
          <w:rFonts w:ascii="Times New Roman" w:hAnsi="Times New Roman"/>
          <w:sz w:val="20"/>
        </w:rPr>
        <w:t>2</w:t>
      </w:r>
      <w:r w:rsidR="000C1BF3">
        <w:rPr>
          <w:rFonts w:ascii="Times New Roman" w:hAnsi="Times New Roman"/>
          <w:sz w:val="20"/>
        </w:rPr>
        <w:t>1696</w:t>
      </w:r>
      <w:r w:rsidR="00AB7C7A">
        <w:rPr>
          <w:rFonts w:ascii="Times New Roman" w:hAnsi="Times New Roman"/>
          <w:sz w:val="20"/>
        </w:rPr>
        <w:t xml:space="preserve"> </w:t>
      </w:r>
      <w:r w:rsidR="00AB7C7A" w:rsidRPr="00AB7C7A">
        <w:rPr>
          <w:rFonts w:ascii="Times New Roman" w:hAnsi="Times New Roman"/>
          <w:color w:val="000000"/>
          <w:sz w:val="20"/>
          <w:lang w:eastAsia="zh-CN"/>
        </w:rPr>
        <w:t>Revised WID: Even Further RRM enhancement for NR and MR-DC</w:t>
      </w:r>
    </w:p>
    <w:sectPr w:rsidR="005E5545" w:rsidRPr="00DF22E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9A444" w14:textId="77777777" w:rsidR="0063615D" w:rsidRDefault="0063615D">
      <w:r>
        <w:separator/>
      </w:r>
    </w:p>
  </w:endnote>
  <w:endnote w:type="continuationSeparator" w:id="0">
    <w:p w14:paraId="1D7AB816" w14:textId="77777777" w:rsidR="0063615D" w:rsidRDefault="0063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B612" w14:textId="77777777" w:rsidR="0063615D" w:rsidRDefault="0063615D">
      <w:r>
        <w:separator/>
      </w:r>
    </w:p>
  </w:footnote>
  <w:footnote w:type="continuationSeparator" w:id="0">
    <w:p w14:paraId="624186BD" w14:textId="77777777" w:rsidR="0063615D" w:rsidRDefault="0063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560353">
    <w:abstractNumId w:val="33"/>
  </w:num>
  <w:num w:numId="2" w16cid:durableId="2069835348">
    <w:abstractNumId w:val="2"/>
  </w:num>
  <w:num w:numId="3" w16cid:durableId="1942908410">
    <w:abstractNumId w:val="18"/>
  </w:num>
  <w:num w:numId="4" w16cid:durableId="120734350">
    <w:abstractNumId w:val="0"/>
  </w:num>
  <w:num w:numId="5" w16cid:durableId="2101098106">
    <w:abstractNumId w:val="31"/>
  </w:num>
  <w:num w:numId="6" w16cid:durableId="332075448">
    <w:abstractNumId w:val="6"/>
  </w:num>
  <w:num w:numId="7" w16cid:durableId="865289414">
    <w:abstractNumId w:val="23"/>
  </w:num>
  <w:num w:numId="8" w16cid:durableId="395015735">
    <w:abstractNumId w:val="11"/>
  </w:num>
  <w:num w:numId="9" w16cid:durableId="1177769058">
    <w:abstractNumId w:val="15"/>
  </w:num>
  <w:num w:numId="10" w16cid:durableId="1453750038">
    <w:abstractNumId w:val="22"/>
  </w:num>
  <w:num w:numId="11" w16cid:durableId="891889809">
    <w:abstractNumId w:val="27"/>
  </w:num>
  <w:num w:numId="12" w16cid:durableId="1904831504">
    <w:abstractNumId w:val="7"/>
  </w:num>
  <w:num w:numId="13" w16cid:durableId="1870297273">
    <w:abstractNumId w:val="12"/>
  </w:num>
  <w:num w:numId="14" w16cid:durableId="59313249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164658">
    <w:abstractNumId w:val="21"/>
  </w:num>
  <w:num w:numId="16" w16cid:durableId="1532303152">
    <w:abstractNumId w:val="21"/>
    <w:lvlOverride w:ilvl="0">
      <w:startOverride w:val="1"/>
    </w:lvlOverride>
  </w:num>
  <w:num w:numId="17" w16cid:durableId="738136071">
    <w:abstractNumId w:val="16"/>
    <w:lvlOverride w:ilvl="0">
      <w:startOverride w:val="1"/>
    </w:lvlOverride>
  </w:num>
  <w:num w:numId="18" w16cid:durableId="200828500">
    <w:abstractNumId w:val="30"/>
  </w:num>
  <w:num w:numId="19" w16cid:durableId="1487817465">
    <w:abstractNumId w:val="19"/>
  </w:num>
  <w:num w:numId="20" w16cid:durableId="1090736547">
    <w:abstractNumId w:val="4"/>
  </w:num>
  <w:num w:numId="21" w16cid:durableId="186795679">
    <w:abstractNumId w:val="14"/>
  </w:num>
  <w:num w:numId="22" w16cid:durableId="1035695416">
    <w:abstractNumId w:val="1"/>
  </w:num>
  <w:num w:numId="23" w16cid:durableId="1582568302">
    <w:abstractNumId w:val="8"/>
  </w:num>
  <w:num w:numId="24" w16cid:durableId="1552351926">
    <w:abstractNumId w:val="10"/>
  </w:num>
  <w:num w:numId="25" w16cid:durableId="182210407">
    <w:abstractNumId w:val="34"/>
  </w:num>
  <w:num w:numId="26" w16cid:durableId="313682309">
    <w:abstractNumId w:val="17"/>
  </w:num>
  <w:num w:numId="27" w16cid:durableId="674309290">
    <w:abstractNumId w:val="24"/>
  </w:num>
  <w:num w:numId="28" w16cid:durableId="1786384919">
    <w:abstractNumId w:val="28"/>
  </w:num>
  <w:num w:numId="29" w16cid:durableId="985934199">
    <w:abstractNumId w:val="26"/>
  </w:num>
  <w:num w:numId="30" w16cid:durableId="826287478">
    <w:abstractNumId w:val="35"/>
  </w:num>
  <w:num w:numId="31" w16cid:durableId="1865363284">
    <w:abstractNumId w:val="32"/>
  </w:num>
  <w:num w:numId="32" w16cid:durableId="2037804006">
    <w:abstractNumId w:val="20"/>
  </w:num>
  <w:num w:numId="33" w16cid:durableId="424767871">
    <w:abstractNumId w:val="36"/>
  </w:num>
  <w:num w:numId="34" w16cid:durableId="1908690863">
    <w:abstractNumId w:val="3"/>
  </w:num>
  <w:num w:numId="35" w16cid:durableId="1074158323">
    <w:abstractNumId w:val="5"/>
  </w:num>
  <w:num w:numId="36" w16cid:durableId="1594508279">
    <w:abstractNumId w:val="9"/>
  </w:num>
  <w:num w:numId="37" w16cid:durableId="917523935">
    <w:abstractNumId w:val="13"/>
  </w:num>
  <w:num w:numId="38" w16cid:durableId="748507013">
    <w:abstractNumId w:val="29"/>
  </w:num>
  <w:num w:numId="39" w16cid:durableId="145825286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507"/>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2B5"/>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BF3"/>
    <w:rsid w:val="000C1C44"/>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1ED0"/>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18F1"/>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87E84"/>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712"/>
    <w:rsid w:val="002119F3"/>
    <w:rsid w:val="00211C5A"/>
    <w:rsid w:val="00213EA9"/>
    <w:rsid w:val="002141B9"/>
    <w:rsid w:val="0021456B"/>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AED"/>
    <w:rsid w:val="00225F04"/>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B4E"/>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BC4"/>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17"/>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6FE"/>
    <w:rsid w:val="004948D4"/>
    <w:rsid w:val="004949B1"/>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0E2"/>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917"/>
    <w:rsid w:val="005B549D"/>
    <w:rsid w:val="005B5717"/>
    <w:rsid w:val="005B5FC2"/>
    <w:rsid w:val="005B70B1"/>
    <w:rsid w:val="005B782B"/>
    <w:rsid w:val="005C106F"/>
    <w:rsid w:val="005C1535"/>
    <w:rsid w:val="005C2DCD"/>
    <w:rsid w:val="005C3326"/>
    <w:rsid w:val="005C37DA"/>
    <w:rsid w:val="005C37F3"/>
    <w:rsid w:val="005C39D2"/>
    <w:rsid w:val="005C5465"/>
    <w:rsid w:val="005C5A4C"/>
    <w:rsid w:val="005C656C"/>
    <w:rsid w:val="005C66C3"/>
    <w:rsid w:val="005C6E1C"/>
    <w:rsid w:val="005C6E8C"/>
    <w:rsid w:val="005C6FCB"/>
    <w:rsid w:val="005D0148"/>
    <w:rsid w:val="005D0569"/>
    <w:rsid w:val="005D1F34"/>
    <w:rsid w:val="005D2306"/>
    <w:rsid w:val="005D286B"/>
    <w:rsid w:val="005D2C8E"/>
    <w:rsid w:val="005D33FF"/>
    <w:rsid w:val="005D36E6"/>
    <w:rsid w:val="005D3C2C"/>
    <w:rsid w:val="005D3DB5"/>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1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40C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5854"/>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1D05"/>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575"/>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949"/>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64F"/>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5410"/>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8D4"/>
    <w:rsid w:val="00892F2B"/>
    <w:rsid w:val="00892FBD"/>
    <w:rsid w:val="008939D1"/>
    <w:rsid w:val="00893A53"/>
    <w:rsid w:val="00894795"/>
    <w:rsid w:val="00894B9D"/>
    <w:rsid w:val="0089560E"/>
    <w:rsid w:val="0089641E"/>
    <w:rsid w:val="00896876"/>
    <w:rsid w:val="00896A59"/>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CF3"/>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2C6"/>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439"/>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180D"/>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32B0"/>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065F"/>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1602"/>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5F6"/>
    <w:rsid w:val="00A906BA"/>
    <w:rsid w:val="00A90CD8"/>
    <w:rsid w:val="00A91ECA"/>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C7A"/>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142D"/>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1FAD"/>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07F5F"/>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2BF6"/>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3D1F"/>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6CC3"/>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50A"/>
    <w:rsid w:val="00BE4E66"/>
    <w:rsid w:val="00BE5CFD"/>
    <w:rsid w:val="00BE71CB"/>
    <w:rsid w:val="00BE768E"/>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E28"/>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02D"/>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5D4"/>
    <w:rsid w:val="00C656C8"/>
    <w:rsid w:val="00C657A8"/>
    <w:rsid w:val="00C66331"/>
    <w:rsid w:val="00C66D4B"/>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235"/>
    <w:rsid w:val="00C94506"/>
    <w:rsid w:val="00C945E1"/>
    <w:rsid w:val="00C94EDA"/>
    <w:rsid w:val="00C94F83"/>
    <w:rsid w:val="00C95985"/>
    <w:rsid w:val="00C96844"/>
    <w:rsid w:val="00C96CC4"/>
    <w:rsid w:val="00C9701E"/>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C73C1"/>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741"/>
    <w:rsid w:val="00D03CD5"/>
    <w:rsid w:val="00D03F9A"/>
    <w:rsid w:val="00D03FB9"/>
    <w:rsid w:val="00D041BA"/>
    <w:rsid w:val="00D06BF4"/>
    <w:rsid w:val="00D07272"/>
    <w:rsid w:val="00D078D2"/>
    <w:rsid w:val="00D109A0"/>
    <w:rsid w:val="00D1155D"/>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671C1"/>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271"/>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226"/>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2E9"/>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2241"/>
    <w:rsid w:val="00E736E8"/>
    <w:rsid w:val="00E74464"/>
    <w:rsid w:val="00E74646"/>
    <w:rsid w:val="00E749B4"/>
    <w:rsid w:val="00E7528C"/>
    <w:rsid w:val="00E7589A"/>
    <w:rsid w:val="00E75E9F"/>
    <w:rsid w:val="00E77528"/>
    <w:rsid w:val="00E77579"/>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289"/>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7A0"/>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11760304">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26658359">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99301928">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58893989">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10</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85</cp:revision>
  <cp:lastPrinted>1899-12-31T23:00:00Z</cp:lastPrinted>
  <dcterms:created xsi:type="dcterms:W3CDTF">2022-01-28T03:49:00Z</dcterms:created>
  <dcterms:modified xsi:type="dcterms:W3CDTF">2022-08-10T13:32:00Z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